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1F" w:rsidRPr="003239BC" w:rsidRDefault="00501D1F" w:rsidP="008726AC">
      <w:pPr>
        <w:ind w:left="5940" w:right="142"/>
        <w:rPr>
          <w:rFonts w:ascii="Arial" w:hAnsi="Arial" w:cs="Arial"/>
        </w:rPr>
      </w:pPr>
      <w:r>
        <w:rPr>
          <w:rFonts w:ascii="Arial" w:hAnsi="Arial" w:cs="Arial"/>
        </w:rPr>
        <w:t>Утверждена</w:t>
      </w:r>
    </w:p>
    <w:p w:rsidR="00501D1F" w:rsidRDefault="00501D1F" w:rsidP="008726AC">
      <w:pPr>
        <w:ind w:left="5940" w:right="142"/>
        <w:rPr>
          <w:rFonts w:ascii="Arial" w:hAnsi="Arial" w:cs="Arial"/>
        </w:rPr>
      </w:pPr>
      <w:r>
        <w:rPr>
          <w:rFonts w:ascii="Arial" w:hAnsi="Arial" w:cs="Arial"/>
        </w:rPr>
        <w:t>постановлением</w:t>
      </w:r>
      <w:r w:rsidRPr="003239BC">
        <w:rPr>
          <w:rFonts w:ascii="Arial" w:hAnsi="Arial" w:cs="Arial"/>
        </w:rPr>
        <w:t xml:space="preserve"> главы</w:t>
      </w:r>
    </w:p>
    <w:p w:rsidR="00501D1F" w:rsidRDefault="00501D1F" w:rsidP="008726AC">
      <w:pPr>
        <w:ind w:left="5940" w:right="142"/>
        <w:rPr>
          <w:rFonts w:ascii="Arial" w:hAnsi="Arial" w:cs="Arial"/>
        </w:rPr>
      </w:pPr>
      <w:r w:rsidRPr="003239BC">
        <w:rPr>
          <w:rFonts w:ascii="Arial" w:hAnsi="Arial" w:cs="Arial"/>
        </w:rPr>
        <w:t xml:space="preserve">Волоколамского муниципального </w:t>
      </w:r>
    </w:p>
    <w:p w:rsidR="00501D1F" w:rsidRDefault="00501D1F" w:rsidP="008726AC">
      <w:pPr>
        <w:ind w:left="5940" w:right="142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3239BC">
        <w:rPr>
          <w:rFonts w:ascii="Arial" w:hAnsi="Arial" w:cs="Arial"/>
        </w:rPr>
        <w:t>айона</w:t>
      </w:r>
      <w:r>
        <w:rPr>
          <w:rFonts w:ascii="Arial" w:hAnsi="Arial" w:cs="Arial"/>
        </w:rPr>
        <w:t xml:space="preserve"> </w:t>
      </w:r>
    </w:p>
    <w:p w:rsidR="00501D1F" w:rsidRPr="003239BC" w:rsidRDefault="00501D1F" w:rsidP="008726AC">
      <w:pPr>
        <w:ind w:left="5940" w:right="142"/>
        <w:rPr>
          <w:rFonts w:ascii="Arial" w:hAnsi="Arial" w:cs="Arial"/>
        </w:rPr>
      </w:pPr>
      <w:r>
        <w:rPr>
          <w:rFonts w:ascii="Arial" w:hAnsi="Arial" w:cs="Arial"/>
        </w:rPr>
        <w:t xml:space="preserve">от 14.10.2014 </w:t>
      </w:r>
      <w:r w:rsidRPr="003239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№  1716</w:t>
      </w:r>
    </w:p>
    <w:p w:rsidR="00501D1F" w:rsidRPr="00046563" w:rsidRDefault="00501D1F" w:rsidP="008726AC">
      <w:pPr>
        <w:jc w:val="center"/>
        <w:rPr>
          <w:sz w:val="32"/>
          <w:szCs w:val="32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Pr="00C93D9A" w:rsidRDefault="00501D1F" w:rsidP="00BC11C6">
      <w:pPr>
        <w:tabs>
          <w:tab w:val="left" w:pos="567"/>
        </w:tabs>
        <w:ind w:right="781"/>
        <w:jc w:val="center"/>
        <w:rPr>
          <w:rFonts w:ascii="Arial" w:hAnsi="Arial" w:cs="Arial"/>
          <w:b/>
          <w:sz w:val="36"/>
          <w:szCs w:val="36"/>
        </w:rPr>
      </w:pPr>
      <w:r w:rsidRPr="00C93D9A">
        <w:rPr>
          <w:rFonts w:ascii="Arial" w:hAnsi="Arial" w:cs="Arial"/>
          <w:b/>
          <w:sz w:val="36"/>
          <w:szCs w:val="36"/>
        </w:rPr>
        <w:t xml:space="preserve">Муниципальная  программа </w:t>
      </w:r>
    </w:p>
    <w:p w:rsidR="00501D1F" w:rsidRPr="00C93D9A" w:rsidRDefault="00501D1F" w:rsidP="00BC11C6">
      <w:pPr>
        <w:tabs>
          <w:tab w:val="left" w:pos="567"/>
        </w:tabs>
        <w:ind w:right="781"/>
        <w:jc w:val="center"/>
        <w:rPr>
          <w:rFonts w:ascii="Arial" w:hAnsi="Arial" w:cs="Arial"/>
          <w:b/>
          <w:sz w:val="36"/>
          <w:szCs w:val="36"/>
        </w:rPr>
      </w:pPr>
      <w:r w:rsidRPr="00C93D9A">
        <w:rPr>
          <w:rFonts w:ascii="Arial" w:hAnsi="Arial" w:cs="Arial"/>
          <w:b/>
          <w:sz w:val="36"/>
          <w:szCs w:val="36"/>
        </w:rPr>
        <w:t>«Экология и окружающая среда Волоколамского муниципального района на 2015-2019 годы»</w:t>
      </w: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8726A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Волоколамск, 2014</w:t>
      </w:r>
      <w:r w:rsidRPr="00CE5799">
        <w:rPr>
          <w:rFonts w:ascii="Arial" w:hAnsi="Arial" w:cs="Arial"/>
        </w:rPr>
        <w:t xml:space="preserve"> год</w:t>
      </w:r>
    </w:p>
    <w:p w:rsidR="00501D1F" w:rsidRDefault="00501D1F" w:rsidP="00107E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  <w:sectPr w:rsidR="00501D1F" w:rsidSect="007C534D">
          <w:pgSz w:w="11905" w:h="16838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501D1F" w:rsidRPr="00107E6A" w:rsidRDefault="00501D1F" w:rsidP="00107E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107E6A">
        <w:rPr>
          <w:rFonts w:ascii="Arial" w:hAnsi="Arial" w:cs="Arial"/>
          <w:sz w:val="28"/>
          <w:szCs w:val="28"/>
        </w:rPr>
        <w:t>Паспорт муниципальной программы</w:t>
      </w:r>
    </w:p>
    <w:p w:rsidR="00501D1F" w:rsidRPr="00107E6A" w:rsidRDefault="00501D1F" w:rsidP="00107E6A">
      <w:pPr>
        <w:widowControl w:val="0"/>
        <w:autoSpaceDE w:val="0"/>
        <w:autoSpaceDN w:val="0"/>
        <w:adjustRightInd w:val="0"/>
        <w:jc w:val="center"/>
        <w:rPr>
          <w:rFonts w:ascii="Arial" w:eastAsia="Batang" w:hAnsi="Arial" w:cs="Arial"/>
          <w:sz w:val="28"/>
          <w:szCs w:val="28"/>
          <w:lang w:eastAsia="en-US"/>
        </w:rPr>
      </w:pPr>
      <w:r w:rsidRPr="00107E6A">
        <w:rPr>
          <w:rFonts w:ascii="Arial" w:hAnsi="Arial" w:cs="Arial"/>
          <w:sz w:val="28"/>
          <w:szCs w:val="28"/>
        </w:rPr>
        <w:t xml:space="preserve"> </w:t>
      </w:r>
      <w:r w:rsidRPr="00107E6A">
        <w:rPr>
          <w:rFonts w:ascii="Arial" w:eastAsia="Batang" w:hAnsi="Arial" w:cs="Arial"/>
          <w:sz w:val="28"/>
          <w:szCs w:val="28"/>
          <w:lang w:eastAsia="en-US"/>
        </w:rPr>
        <w:t>«Экология и окружающая среда  Волоколамского муниципального района на 2015-2019 годы»</w:t>
      </w:r>
    </w:p>
    <w:p w:rsidR="00501D1F" w:rsidRPr="00BD3824" w:rsidRDefault="00501D1F" w:rsidP="00107E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02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536"/>
        <w:gridCol w:w="1843"/>
        <w:gridCol w:w="1701"/>
        <w:gridCol w:w="1701"/>
        <w:gridCol w:w="1701"/>
        <w:gridCol w:w="1701"/>
        <w:gridCol w:w="1843"/>
      </w:tblGrid>
      <w:tr w:rsidR="00501D1F" w:rsidRPr="00DA0D60" w:rsidTr="006F549B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5C00B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5C00B0">
              <w:rPr>
                <w:rFonts w:eastAsia="Batang"/>
                <w:sz w:val="24"/>
                <w:szCs w:val="24"/>
                <w:lang w:eastAsia="en-US"/>
              </w:rPr>
              <w:t xml:space="preserve">Экология и окружающая среда  </w:t>
            </w:r>
            <w:r>
              <w:rPr>
                <w:rFonts w:eastAsia="Batang"/>
                <w:sz w:val="24"/>
                <w:szCs w:val="24"/>
                <w:lang w:eastAsia="en-US"/>
              </w:rPr>
              <w:t>Волоколамского муниципального района</w:t>
            </w:r>
            <w:r w:rsidRPr="005C00B0">
              <w:rPr>
                <w:rFonts w:eastAsia="Batang"/>
                <w:sz w:val="24"/>
                <w:szCs w:val="24"/>
                <w:lang w:eastAsia="en-US"/>
              </w:rPr>
              <w:t xml:space="preserve"> на 2015-2019 годы</w:t>
            </w:r>
          </w:p>
        </w:tc>
      </w:tr>
      <w:tr w:rsidR="00501D1F" w:rsidRPr="00DA0D60" w:rsidTr="006F549B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5C00B0" w:rsidRDefault="00501D1F" w:rsidP="00F86FF1">
            <w:pPr>
              <w:tabs>
                <w:tab w:val="left" w:pos="4500"/>
                <w:tab w:val="left" w:pos="4860"/>
              </w:tabs>
              <w:rPr>
                <w:rFonts w:ascii="Arial" w:hAnsi="Arial" w:cs="Arial"/>
              </w:rPr>
            </w:pPr>
            <w:r w:rsidRPr="005C00B0">
              <w:rPr>
                <w:rFonts w:ascii="Arial" w:hAnsi="Arial" w:cs="Arial"/>
              </w:rPr>
              <w:t>Обеспечение конституционных прав граждан на благоприятную окружающую среду за счет стабилизации экологической обстановки и</w:t>
            </w:r>
            <w:r w:rsidRPr="005C00B0">
              <w:rPr>
                <w:rFonts w:ascii="Arial" w:hAnsi="Arial" w:cs="Arial"/>
                <w:noProof/>
              </w:rPr>
              <w:t xml:space="preserve"> улучшение  благоприятной  экологической    обстановки на   территории </w:t>
            </w:r>
            <w:r>
              <w:rPr>
                <w:rFonts w:ascii="Arial" w:hAnsi="Arial" w:cs="Arial"/>
                <w:noProof/>
              </w:rPr>
              <w:t>Волоколамского муниципального района</w:t>
            </w:r>
          </w:p>
        </w:tc>
      </w:tr>
      <w:tr w:rsidR="00501D1F" w:rsidRPr="00DA0D60" w:rsidTr="006F549B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Задачи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5C00B0" w:rsidRDefault="00501D1F" w:rsidP="00F86FF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мониторинг окружающей среды;</w:t>
            </w:r>
          </w:p>
          <w:p w:rsidR="00501D1F" w:rsidRPr="00DA0D60" w:rsidRDefault="00501D1F" w:rsidP="00F86FF1">
            <w:pPr>
              <w:autoSpaceDE w:val="0"/>
              <w:autoSpaceDN w:val="0"/>
              <w:adjustRightInd w:val="0"/>
            </w:pPr>
            <w:r w:rsidRPr="005C00B0">
              <w:rPr>
                <w:rFonts w:ascii="Arial" w:hAnsi="Arial" w:cs="Arial"/>
              </w:rPr>
              <w:t>- экологическое образование и воспитание, информирование и пропаганда экологических знаний  населения</w:t>
            </w:r>
          </w:p>
        </w:tc>
      </w:tr>
      <w:tr w:rsidR="00501D1F" w:rsidRPr="00DA0D60" w:rsidTr="006F549B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Координатор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5C00B0" w:rsidRDefault="00501D1F" w:rsidP="00F86FF1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Batang" w:cs="Calibri"/>
                <w:sz w:val="24"/>
                <w:szCs w:val="24"/>
                <w:lang w:eastAsia="en-US"/>
              </w:rPr>
              <w:t>Заместитель главы администрации Волоколамского муниципального района</w:t>
            </w:r>
            <w:r w:rsidRPr="005C00B0">
              <w:rPr>
                <w:rFonts w:eastAsia="Batang" w:cs="Calibri"/>
                <w:sz w:val="24"/>
                <w:szCs w:val="24"/>
                <w:lang w:eastAsia="en-US"/>
              </w:rPr>
              <w:t xml:space="preserve"> Московской области </w:t>
            </w:r>
            <w:r>
              <w:rPr>
                <w:rFonts w:eastAsia="Batang" w:cs="Calibri"/>
                <w:sz w:val="24"/>
                <w:szCs w:val="24"/>
                <w:lang w:eastAsia="en-US"/>
              </w:rPr>
              <w:t>(по вопросам охраны окружающей среды)</w:t>
            </w:r>
          </w:p>
        </w:tc>
      </w:tr>
      <w:tr w:rsidR="00501D1F" w:rsidRPr="00DA0D60" w:rsidTr="006F549B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  <w:r w:rsidRPr="00DA0D60">
              <w:rPr>
                <w:sz w:val="24"/>
                <w:szCs w:val="24"/>
              </w:rPr>
              <w:t xml:space="preserve"> заказчик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ЖКХ, транспорта и экологии Управления коммунального хозяйства и градостроительства администрации Волоколамского муниципального района</w:t>
            </w:r>
          </w:p>
        </w:tc>
      </w:tr>
      <w:tr w:rsidR="00501D1F" w:rsidRPr="00DA0D60" w:rsidTr="006F549B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Сроки реализации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24"/>
                  <w:szCs w:val="24"/>
                </w:rPr>
                <w:t>2019 г</w:t>
              </w:r>
            </w:smartTag>
            <w:r>
              <w:rPr>
                <w:sz w:val="24"/>
                <w:szCs w:val="24"/>
              </w:rPr>
              <w:t>.г.</w:t>
            </w:r>
          </w:p>
        </w:tc>
      </w:tr>
      <w:tr w:rsidR="00501D1F" w:rsidRPr="00DA0D60" w:rsidTr="006F549B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rFonts w:ascii="Arial" w:eastAsia="Batang" w:hAnsi="Arial" w:cs="Arial"/>
                <w:lang w:eastAsia="en-US"/>
              </w:rPr>
              <w:t>Не имеется</w:t>
            </w:r>
          </w:p>
        </w:tc>
      </w:tr>
      <w:tr w:rsidR="00501D1F" w:rsidRPr="00DA0D60" w:rsidTr="006F549B">
        <w:trPr>
          <w:trHeight w:val="10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Источники финансирования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программы, в том числе по годам: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Расходы (тыс. рублей)</w:t>
            </w:r>
          </w:p>
        </w:tc>
      </w:tr>
      <w:tr w:rsidR="00501D1F" w:rsidRPr="00DA0D60" w:rsidTr="006F549B">
        <w:trPr>
          <w:trHeight w:val="10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8726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8726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DA0D60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8726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DA0D60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8726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DA0D60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8726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DA0D60">
              <w:rPr>
                <w:sz w:val="24"/>
                <w:szCs w:val="24"/>
              </w:rPr>
              <w:t xml:space="preserve"> год </w:t>
            </w:r>
          </w:p>
        </w:tc>
      </w:tr>
      <w:tr w:rsidR="00501D1F" w:rsidRPr="00DA0D60" w:rsidTr="006F549B">
        <w:trPr>
          <w:trHeight w:val="1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бюджета Волоколамского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C3845" w:rsidRDefault="00501D1F" w:rsidP="00EA5E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C3845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C3845" w:rsidRDefault="00501D1F" w:rsidP="00EA5E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C3845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C3845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C3845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1455,2</w:t>
            </w:r>
          </w:p>
        </w:tc>
      </w:tr>
      <w:tr w:rsidR="00501D1F" w:rsidRPr="00DA0D60" w:rsidTr="006F549B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1D1F" w:rsidRPr="00DA0D60" w:rsidTr="008B7DBF">
        <w:trPr>
          <w:trHeight w:val="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1D1F" w:rsidRPr="00DA0D60" w:rsidTr="008B7DBF">
        <w:trPr>
          <w:trHeight w:val="379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A0D60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Планируемые результаты реализации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Default="00501D1F" w:rsidP="008B7DBF">
            <w:pPr>
              <w:ind w:right="-2"/>
              <w:jc w:val="both"/>
              <w:rPr>
                <w:rFonts w:ascii="Arial" w:eastAsia="Batang" w:hAnsi="Arial" w:cs="Arial"/>
              </w:rPr>
            </w:pPr>
            <w:r w:rsidRPr="003319F9">
              <w:rPr>
                <w:rFonts w:ascii="Arial" w:eastAsia="Batang" w:hAnsi="Arial" w:cs="Arial"/>
              </w:rPr>
              <w:t xml:space="preserve">-  </w:t>
            </w:r>
            <w:r>
              <w:rPr>
                <w:rFonts w:ascii="Arial" w:eastAsia="Batang" w:hAnsi="Arial" w:cs="Arial"/>
              </w:rPr>
              <w:t xml:space="preserve">появится </w:t>
            </w:r>
            <w:r w:rsidRPr="003319F9">
              <w:rPr>
                <w:rFonts w:ascii="Arial" w:eastAsia="Batang" w:hAnsi="Arial" w:cs="Arial"/>
              </w:rPr>
              <w:t xml:space="preserve">возможность  </w:t>
            </w:r>
            <w:r>
              <w:rPr>
                <w:rFonts w:ascii="Arial" w:eastAsia="Batang" w:hAnsi="Arial" w:cs="Arial"/>
              </w:rPr>
              <w:t xml:space="preserve">более оперативно </w:t>
            </w:r>
            <w:r w:rsidRPr="003319F9">
              <w:rPr>
                <w:rFonts w:ascii="Arial" w:eastAsia="Batang" w:hAnsi="Arial" w:cs="Arial"/>
              </w:rPr>
              <w:t>прин</w:t>
            </w:r>
            <w:r>
              <w:rPr>
                <w:rFonts w:ascii="Arial" w:eastAsia="Batang" w:hAnsi="Arial" w:cs="Arial"/>
              </w:rPr>
              <w:t>имать</w:t>
            </w:r>
            <w:r w:rsidRPr="003319F9">
              <w:rPr>
                <w:rFonts w:ascii="Arial" w:eastAsia="Batang" w:hAnsi="Arial" w:cs="Arial"/>
              </w:rPr>
              <w:t xml:space="preserve"> решени</w:t>
            </w:r>
            <w:r>
              <w:rPr>
                <w:rFonts w:ascii="Arial" w:eastAsia="Batang" w:hAnsi="Arial" w:cs="Arial"/>
              </w:rPr>
              <w:t>я</w:t>
            </w:r>
            <w:r w:rsidRPr="003319F9">
              <w:rPr>
                <w:rFonts w:ascii="Arial" w:eastAsia="Batang" w:hAnsi="Arial" w:cs="Arial"/>
              </w:rPr>
              <w:t xml:space="preserve"> по выявленным проблемам в сфере экологии;</w:t>
            </w:r>
          </w:p>
          <w:p w:rsidR="00501D1F" w:rsidRDefault="00501D1F" w:rsidP="008B7DBF">
            <w:pPr>
              <w:ind w:right="-2"/>
              <w:jc w:val="both"/>
              <w:rPr>
                <w:rFonts w:ascii="Arial" w:eastAsia="Batang" w:hAnsi="Arial" w:cs="Arial"/>
              </w:rPr>
            </w:pPr>
            <w:r w:rsidRPr="003319F9">
              <w:rPr>
                <w:rFonts w:ascii="Arial" w:eastAsia="Batang" w:hAnsi="Arial" w:cs="Arial"/>
              </w:rPr>
              <w:t xml:space="preserve"> - </w:t>
            </w:r>
            <w:r>
              <w:rPr>
                <w:rFonts w:ascii="Arial" w:eastAsia="Batang" w:hAnsi="Arial" w:cs="Arial"/>
              </w:rPr>
              <w:t>будут разработаны методы</w:t>
            </w:r>
            <w:r w:rsidRPr="003319F9">
              <w:rPr>
                <w:rFonts w:ascii="Arial" w:eastAsia="Batang" w:hAnsi="Arial" w:cs="Arial"/>
              </w:rPr>
              <w:t xml:space="preserve"> охраны природы в условиях использования территорий;</w:t>
            </w:r>
          </w:p>
          <w:p w:rsidR="00501D1F" w:rsidRPr="008B7DBF" w:rsidRDefault="00501D1F" w:rsidP="008B7DBF">
            <w:pPr>
              <w:ind w:right="-2"/>
              <w:jc w:val="both"/>
              <w:rPr>
                <w:rFonts w:ascii="Arial" w:eastAsia="Batang" w:hAnsi="Arial" w:cs="Arial"/>
              </w:rPr>
            </w:pPr>
            <w:r w:rsidRPr="003319F9">
              <w:rPr>
                <w:rFonts w:ascii="Arial" w:eastAsia="Batang" w:hAnsi="Arial" w:cs="Arial"/>
              </w:rPr>
              <w:t xml:space="preserve">- </w:t>
            </w:r>
            <w:r>
              <w:rPr>
                <w:rFonts w:ascii="Arial" w:eastAsia="Batang" w:hAnsi="Arial" w:cs="Arial"/>
              </w:rPr>
              <w:t xml:space="preserve">будет </w:t>
            </w:r>
            <w:r w:rsidRPr="003319F9">
              <w:rPr>
                <w:rFonts w:ascii="Arial" w:eastAsia="Batang" w:hAnsi="Arial" w:cs="Arial"/>
              </w:rPr>
              <w:t>издан экологическ</w:t>
            </w:r>
            <w:r>
              <w:rPr>
                <w:rFonts w:ascii="Arial" w:eastAsia="Batang" w:hAnsi="Arial" w:cs="Arial"/>
              </w:rPr>
              <w:t>ий</w:t>
            </w:r>
            <w:r w:rsidRPr="003319F9">
              <w:rPr>
                <w:rFonts w:ascii="Arial" w:eastAsia="Batang" w:hAnsi="Arial" w:cs="Arial"/>
              </w:rPr>
              <w:t xml:space="preserve"> атлас </w:t>
            </w:r>
            <w:r>
              <w:rPr>
                <w:rFonts w:ascii="Arial" w:eastAsia="Batang" w:hAnsi="Arial" w:cs="Arial"/>
              </w:rPr>
              <w:t xml:space="preserve">по загрязнению атмосферного воздуха </w:t>
            </w:r>
            <w:r w:rsidRPr="003319F9">
              <w:rPr>
                <w:rFonts w:ascii="Arial" w:eastAsia="Batang" w:hAnsi="Arial" w:cs="Arial"/>
              </w:rPr>
              <w:t xml:space="preserve"> </w:t>
            </w:r>
            <w:r>
              <w:rPr>
                <w:rFonts w:ascii="Arial" w:eastAsia="Batang" w:hAnsi="Arial" w:cs="Arial"/>
              </w:rPr>
              <w:t xml:space="preserve">на </w:t>
            </w:r>
            <w:r w:rsidRPr="003319F9">
              <w:rPr>
                <w:rFonts w:ascii="Arial" w:eastAsia="Batang" w:hAnsi="Arial" w:cs="Arial"/>
              </w:rPr>
              <w:t xml:space="preserve">территории </w:t>
            </w:r>
            <w:r>
              <w:rPr>
                <w:rFonts w:ascii="Arial" w:eastAsia="Batang" w:hAnsi="Arial" w:cs="Arial"/>
              </w:rPr>
              <w:t>Волоколамского муниципального района</w:t>
            </w:r>
            <w:r w:rsidRPr="003319F9">
              <w:rPr>
                <w:rFonts w:ascii="Arial" w:eastAsia="Batang" w:hAnsi="Arial" w:cs="Arial"/>
              </w:rPr>
              <w:t xml:space="preserve"> (</w:t>
            </w:r>
            <w:r>
              <w:rPr>
                <w:rFonts w:ascii="Arial" w:eastAsia="Batang" w:hAnsi="Arial" w:cs="Arial"/>
              </w:rPr>
              <w:t xml:space="preserve">что </w:t>
            </w:r>
            <w:r w:rsidRPr="003319F9">
              <w:rPr>
                <w:rFonts w:ascii="Arial" w:eastAsia="Batang" w:hAnsi="Arial" w:cs="Arial"/>
              </w:rPr>
              <w:t>позволит наглядно отобразить ситуацию современного экологического состояния территории).</w:t>
            </w:r>
            <w:r w:rsidRPr="003319F9">
              <w:rPr>
                <w:rFonts w:ascii="Arial" w:hAnsi="Arial" w:cs="Arial"/>
              </w:rPr>
              <w:t xml:space="preserve"> </w:t>
            </w:r>
          </w:p>
          <w:p w:rsidR="00501D1F" w:rsidRDefault="00501D1F" w:rsidP="008B7DBF">
            <w:pPr>
              <w:ind w:right="-2"/>
              <w:jc w:val="both"/>
              <w:rPr>
                <w:rFonts w:ascii="Arial" w:hAnsi="Arial" w:cs="Arial"/>
              </w:rPr>
            </w:pPr>
            <w:r w:rsidRPr="003319F9">
              <w:rPr>
                <w:rFonts w:ascii="Arial" w:hAnsi="Arial" w:cs="Arial"/>
              </w:rPr>
              <w:t xml:space="preserve">         </w:t>
            </w:r>
            <w:r w:rsidRPr="000C5215">
              <w:rPr>
                <w:rFonts w:ascii="Arial" w:hAnsi="Arial" w:cs="Arial"/>
              </w:rPr>
              <w:t>После выполнения мероприятий по повышению уровня экологического просвещения, образования и формированию экологической культуры населения Волоколамского муниципального района планируется достигнуть</w:t>
            </w:r>
            <w:r>
              <w:rPr>
                <w:rFonts w:ascii="Arial" w:hAnsi="Arial" w:cs="Arial"/>
              </w:rPr>
              <w:t xml:space="preserve"> улучшения ситуации в целом по экономической обстановки за счет культурного просвещения и полученного образования для выполнения тех или иных работ в сфере охраны окружающей среды.</w:t>
            </w:r>
            <w:r w:rsidRPr="003319F9">
              <w:rPr>
                <w:rFonts w:ascii="Arial" w:hAnsi="Arial" w:cs="Arial"/>
              </w:rPr>
              <w:t xml:space="preserve"> </w:t>
            </w:r>
          </w:p>
          <w:p w:rsidR="00501D1F" w:rsidRPr="003319F9" w:rsidRDefault="00501D1F" w:rsidP="008B7DBF">
            <w:pPr>
              <w:ind w:right="-2" w:firstLine="567"/>
              <w:jc w:val="both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</w:rPr>
              <w:t>После р</w:t>
            </w:r>
            <w:r w:rsidRPr="003319F9">
              <w:rPr>
                <w:rFonts w:ascii="Arial" w:hAnsi="Arial" w:cs="Arial"/>
              </w:rPr>
              <w:t xml:space="preserve">еализации программы </w:t>
            </w:r>
            <w:r>
              <w:rPr>
                <w:rFonts w:ascii="Arial" w:hAnsi="Arial" w:cs="Arial"/>
              </w:rPr>
              <w:t>в целом должно</w:t>
            </w:r>
            <w:r w:rsidRPr="003319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быть </w:t>
            </w:r>
            <w:r w:rsidRPr="003319F9">
              <w:rPr>
                <w:rFonts w:ascii="Arial" w:hAnsi="Arial" w:cs="Arial"/>
              </w:rPr>
              <w:t>обеспеч</w:t>
            </w:r>
            <w:r>
              <w:rPr>
                <w:rFonts w:ascii="Arial" w:hAnsi="Arial" w:cs="Arial"/>
              </w:rPr>
              <w:t>ено</w:t>
            </w:r>
            <w:r w:rsidRPr="003319F9">
              <w:rPr>
                <w:rFonts w:ascii="Arial" w:hAnsi="Arial" w:cs="Arial"/>
              </w:rPr>
              <w:t>, оздоровление экологической обстановки, уменьшения негативного воздействия на окружающую среду</w:t>
            </w:r>
            <w:r>
              <w:rPr>
                <w:rFonts w:ascii="Arial" w:hAnsi="Arial" w:cs="Arial"/>
              </w:rPr>
              <w:t>.</w:t>
            </w:r>
          </w:p>
          <w:p w:rsidR="00501D1F" w:rsidRPr="00ED7905" w:rsidRDefault="00501D1F" w:rsidP="00ED7905">
            <w:pPr>
              <w:ind w:right="-2" w:firstLine="358"/>
              <w:jc w:val="center"/>
              <w:rPr>
                <w:rFonts w:ascii="Arial" w:hAnsi="Arial" w:cs="Arial"/>
              </w:rPr>
            </w:pPr>
          </w:p>
        </w:tc>
      </w:tr>
    </w:tbl>
    <w:p w:rsidR="00501D1F" w:rsidRDefault="00501D1F" w:rsidP="007C534D">
      <w:pPr>
        <w:jc w:val="center"/>
        <w:outlineLvl w:val="0"/>
        <w:rPr>
          <w:rStyle w:val="spfo1"/>
          <w:rFonts w:ascii="Arial" w:hAnsi="Arial" w:cs="Arial"/>
          <w:b/>
        </w:rPr>
      </w:pPr>
    </w:p>
    <w:p w:rsidR="00501D1F" w:rsidRDefault="00501D1F" w:rsidP="007C534D">
      <w:pPr>
        <w:jc w:val="center"/>
        <w:outlineLvl w:val="0"/>
        <w:rPr>
          <w:rStyle w:val="spfo1"/>
          <w:rFonts w:ascii="Arial" w:hAnsi="Arial" w:cs="Arial"/>
          <w:b/>
        </w:rPr>
      </w:pPr>
    </w:p>
    <w:p w:rsidR="00501D1F" w:rsidRDefault="00501D1F" w:rsidP="007C534D">
      <w:pPr>
        <w:jc w:val="center"/>
        <w:outlineLvl w:val="0"/>
        <w:rPr>
          <w:rStyle w:val="spfo1"/>
          <w:rFonts w:ascii="Arial" w:hAnsi="Arial" w:cs="Arial"/>
          <w:b/>
        </w:rPr>
      </w:pPr>
    </w:p>
    <w:p w:rsidR="00501D1F" w:rsidRDefault="00501D1F" w:rsidP="007C534D">
      <w:pPr>
        <w:jc w:val="center"/>
        <w:outlineLvl w:val="0"/>
        <w:rPr>
          <w:rStyle w:val="spfo1"/>
          <w:rFonts w:ascii="Arial" w:hAnsi="Arial" w:cs="Arial"/>
          <w:b/>
        </w:rPr>
        <w:sectPr w:rsidR="00501D1F" w:rsidSect="00107E6A">
          <w:pgSz w:w="16838" w:h="11905" w:orient="landscape"/>
          <w:pgMar w:top="851" w:right="1134" w:bottom="1701" w:left="1134" w:header="720" w:footer="720" w:gutter="0"/>
          <w:cols w:space="720"/>
          <w:noEndnote/>
          <w:docGrid w:linePitch="326"/>
        </w:sectPr>
      </w:pPr>
    </w:p>
    <w:p w:rsidR="00501D1F" w:rsidRPr="007C534D" w:rsidRDefault="00501D1F" w:rsidP="007C534D">
      <w:pPr>
        <w:jc w:val="center"/>
        <w:outlineLvl w:val="0"/>
        <w:rPr>
          <w:rFonts w:ascii="Arial" w:hAnsi="Arial" w:cs="Arial"/>
          <w:b/>
        </w:rPr>
      </w:pPr>
      <w:r w:rsidRPr="007C534D">
        <w:rPr>
          <w:rStyle w:val="spfo1"/>
          <w:rFonts w:ascii="Arial" w:hAnsi="Arial" w:cs="Arial"/>
          <w:b/>
        </w:rPr>
        <w:t>1.  Характеристика проблемы и прогноз развития ситуации</w:t>
      </w:r>
    </w:p>
    <w:p w:rsidR="00501D1F" w:rsidRPr="007C534D" w:rsidRDefault="00501D1F" w:rsidP="007C534D">
      <w:pPr>
        <w:jc w:val="center"/>
        <w:rPr>
          <w:rFonts w:ascii="Arial" w:hAnsi="Arial" w:cs="Arial"/>
          <w:b/>
        </w:rPr>
      </w:pPr>
      <w:r w:rsidRPr="007C534D">
        <w:rPr>
          <w:rStyle w:val="spfo1"/>
          <w:rFonts w:ascii="Arial" w:hAnsi="Arial" w:cs="Arial"/>
          <w:b/>
        </w:rPr>
        <w:t>с учетом реализации Программы</w:t>
      </w:r>
    </w:p>
    <w:p w:rsidR="00501D1F" w:rsidRPr="007C534D" w:rsidRDefault="00501D1F" w:rsidP="007C534D">
      <w:pPr>
        <w:rPr>
          <w:rFonts w:ascii="Arial" w:hAnsi="Arial" w:cs="Arial"/>
        </w:rPr>
      </w:pPr>
    </w:p>
    <w:p w:rsidR="00501D1F" w:rsidRPr="007C534D" w:rsidRDefault="00501D1F" w:rsidP="00D83457">
      <w:pPr>
        <w:ind w:firstLine="567"/>
        <w:jc w:val="both"/>
        <w:rPr>
          <w:rFonts w:ascii="Arial" w:hAnsi="Arial" w:cs="Arial"/>
        </w:rPr>
      </w:pPr>
      <w:r w:rsidRPr="007C534D">
        <w:rPr>
          <w:rStyle w:val="spfo1"/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501D1F" w:rsidRPr="007C534D" w:rsidRDefault="00501D1F" w:rsidP="00D83457">
      <w:pPr>
        <w:ind w:firstLine="567"/>
        <w:jc w:val="both"/>
        <w:rPr>
          <w:rFonts w:ascii="Arial" w:hAnsi="Arial" w:cs="Arial"/>
        </w:rPr>
      </w:pPr>
      <w:r w:rsidRPr="007C534D">
        <w:rPr>
          <w:rStyle w:val="spfo1"/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501D1F" w:rsidRPr="007C534D" w:rsidRDefault="00501D1F" w:rsidP="00D83457">
      <w:pPr>
        <w:ind w:firstLine="567"/>
        <w:jc w:val="both"/>
        <w:rPr>
          <w:rStyle w:val="spfo1"/>
          <w:rFonts w:ascii="Arial" w:hAnsi="Arial" w:cs="Arial"/>
        </w:rPr>
      </w:pPr>
      <w:r w:rsidRPr="007C534D">
        <w:rPr>
          <w:rStyle w:val="spfo1"/>
          <w:rFonts w:ascii="Arial" w:hAnsi="Arial" w:cs="Arial"/>
        </w:rPr>
        <w:t xml:space="preserve">Экологические проблемы Волоколамского муниципального района типичны для многих районов Подмосковья. К их числу относятся нерешенные проблемы утилизации отходов производства и потребления, загрязнение территорий несанкционированными свалками, неудовлетворительное состояние  деревьев и кустарников, антропогенное воздействие на биоразнообразие животного и растительного мира. </w:t>
      </w:r>
    </w:p>
    <w:p w:rsidR="00501D1F" w:rsidRPr="007C534D" w:rsidRDefault="00501D1F" w:rsidP="00D83457">
      <w:pPr>
        <w:pStyle w:val="tekstob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C534D">
        <w:rPr>
          <w:rFonts w:ascii="Arial" w:hAnsi="Arial" w:cs="Arial"/>
        </w:rPr>
        <w:t xml:space="preserve"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 </w:t>
      </w:r>
    </w:p>
    <w:p w:rsidR="00501D1F" w:rsidRPr="007C534D" w:rsidRDefault="00501D1F" w:rsidP="0026247A">
      <w:pPr>
        <w:ind w:firstLine="567"/>
        <w:jc w:val="both"/>
        <w:rPr>
          <w:rFonts w:ascii="Arial" w:hAnsi="Arial" w:cs="Arial"/>
        </w:rPr>
      </w:pPr>
      <w:r w:rsidRPr="007C534D">
        <w:rPr>
          <w:rStyle w:val="spfo1"/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501D1F" w:rsidRPr="007C534D" w:rsidRDefault="00501D1F" w:rsidP="0026247A">
      <w:pPr>
        <w:ind w:firstLine="567"/>
        <w:jc w:val="both"/>
        <w:rPr>
          <w:rFonts w:ascii="Arial" w:hAnsi="Arial" w:cs="Arial"/>
        </w:rPr>
      </w:pPr>
      <w:r w:rsidRPr="007C534D">
        <w:rPr>
          <w:rStyle w:val="spfo1"/>
          <w:rFonts w:ascii="Arial" w:hAnsi="Arial" w:cs="Arial"/>
        </w:rPr>
        <w:t>При этом уровень экологической культуры и экологического образования части населения Волоколамского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501D1F" w:rsidRPr="007C534D" w:rsidRDefault="00501D1F" w:rsidP="0026247A">
      <w:pPr>
        <w:ind w:firstLine="567"/>
        <w:jc w:val="both"/>
        <w:rPr>
          <w:rStyle w:val="spfo1"/>
          <w:rFonts w:ascii="Arial" w:hAnsi="Arial" w:cs="Arial"/>
        </w:rPr>
      </w:pPr>
      <w:r w:rsidRPr="007C534D">
        <w:rPr>
          <w:rStyle w:val="spfo1"/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Волоколамского муниципального района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"Экология и окружающая среда  Волоколамского муниципального района на 2015-2019 годы".</w:t>
      </w:r>
    </w:p>
    <w:p w:rsidR="00501D1F" w:rsidRPr="007C534D" w:rsidRDefault="00501D1F" w:rsidP="0026247A">
      <w:pPr>
        <w:ind w:firstLine="567"/>
        <w:jc w:val="both"/>
        <w:rPr>
          <w:rStyle w:val="spfo1"/>
          <w:rFonts w:ascii="Arial" w:hAnsi="Arial" w:cs="Arial"/>
        </w:rPr>
      </w:pPr>
      <w:r w:rsidRPr="007C534D">
        <w:rPr>
          <w:rStyle w:val="spfo1"/>
          <w:rFonts w:ascii="Arial" w:hAnsi="Arial" w:cs="Arial"/>
        </w:rPr>
        <w:t>Программа содержит комплекс мероприятий, направленных на решение приоритетных задач в сфере охраны окружающей среды на территории Волоколамского муниципального района. Реализация данных мероприятий будет способствовать оздоровлению экологической обстановки и экологической безопасности на территории района, а также повышению уровня экологического образования и воспитания, экологической культуры населения, что позволит обеспечить конституционные права граждан Волоколамского района на благоприятную окружающую среду.</w:t>
      </w:r>
    </w:p>
    <w:p w:rsidR="00501D1F" w:rsidRDefault="00501D1F" w:rsidP="008726AC">
      <w:pPr>
        <w:jc w:val="center"/>
        <w:rPr>
          <w:rFonts w:ascii="Arial" w:hAnsi="Arial" w:cs="Arial"/>
          <w:b/>
        </w:rPr>
      </w:pPr>
      <w:r w:rsidRPr="004E281F">
        <w:rPr>
          <w:rFonts w:ascii="Arial" w:hAnsi="Arial" w:cs="Arial"/>
          <w:b/>
        </w:rPr>
        <w:t>2. Характеристика</w:t>
      </w:r>
      <w:r>
        <w:rPr>
          <w:rFonts w:ascii="Arial" w:hAnsi="Arial" w:cs="Arial"/>
          <w:b/>
        </w:rPr>
        <w:t xml:space="preserve"> мероприятий, </w:t>
      </w:r>
    </w:p>
    <w:p w:rsidR="00501D1F" w:rsidRDefault="00501D1F" w:rsidP="008726A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 отношение которой</w:t>
      </w:r>
      <w:r w:rsidRPr="00510D9A">
        <w:t xml:space="preserve"> </w:t>
      </w:r>
      <w:r w:rsidRPr="00510D9A">
        <w:rPr>
          <w:rFonts w:ascii="Arial" w:hAnsi="Arial" w:cs="Arial"/>
          <w:b/>
        </w:rPr>
        <w:t>будет производит</w:t>
      </w:r>
      <w:r>
        <w:rPr>
          <w:rFonts w:ascii="Arial" w:hAnsi="Arial" w:cs="Arial"/>
          <w:b/>
        </w:rPr>
        <w:t>ь</w:t>
      </w:r>
      <w:r w:rsidRPr="00510D9A">
        <w:rPr>
          <w:rFonts w:ascii="Arial" w:hAnsi="Arial" w:cs="Arial"/>
          <w:b/>
        </w:rPr>
        <w:t xml:space="preserve">ся финансирование из средств </w:t>
      </w:r>
    </w:p>
    <w:p w:rsidR="00501D1F" w:rsidRPr="00510D9A" w:rsidRDefault="00501D1F" w:rsidP="008726AC">
      <w:pPr>
        <w:jc w:val="center"/>
        <w:rPr>
          <w:rFonts w:ascii="Arial" w:hAnsi="Arial" w:cs="Arial"/>
          <w:b/>
        </w:rPr>
      </w:pPr>
      <w:r w:rsidRPr="00510D9A">
        <w:rPr>
          <w:rFonts w:ascii="Arial" w:hAnsi="Arial" w:cs="Arial"/>
          <w:b/>
        </w:rPr>
        <w:t>бюджета Волоколамского муниципального района</w:t>
      </w: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Pr="00256433" w:rsidRDefault="00501D1F" w:rsidP="00256433">
      <w:pPr>
        <w:ind w:right="-3" w:firstLine="567"/>
        <w:jc w:val="both"/>
        <w:rPr>
          <w:rFonts w:ascii="Arial" w:hAnsi="Arial" w:cs="Arial"/>
        </w:rPr>
      </w:pPr>
      <w:r w:rsidRPr="00256433">
        <w:rPr>
          <w:rFonts w:ascii="Arial" w:hAnsi="Arial" w:cs="Arial"/>
        </w:rPr>
        <w:t xml:space="preserve">С  целью создания стабильной экологической обстановки на территории </w:t>
      </w:r>
      <w:r>
        <w:rPr>
          <w:rFonts w:ascii="Arial" w:hAnsi="Arial" w:cs="Arial"/>
        </w:rPr>
        <w:t xml:space="preserve">Волоколамского муниципального района </w:t>
      </w:r>
      <w:r w:rsidRPr="00256433">
        <w:rPr>
          <w:rFonts w:ascii="Arial" w:hAnsi="Arial" w:cs="Arial"/>
        </w:rPr>
        <w:t>подпрограммой предусматривается решение  задач по проведению мониторинга окружающей среды, экологическому образованию, воспитанию и информированию населения.</w:t>
      </w:r>
    </w:p>
    <w:p w:rsidR="00501D1F" w:rsidRPr="00787ED9" w:rsidRDefault="00501D1F" w:rsidP="000263F5">
      <w:pPr>
        <w:ind w:right="-3" w:firstLine="567"/>
        <w:jc w:val="both"/>
        <w:rPr>
          <w:rFonts w:ascii="Arial" w:hAnsi="Arial" w:cs="Arial"/>
        </w:rPr>
      </w:pPr>
      <w:r w:rsidRPr="00787ED9">
        <w:rPr>
          <w:rFonts w:ascii="Arial" w:hAnsi="Arial" w:cs="Arial"/>
        </w:rPr>
        <w:t>Экологическая ситуация, связанная с выбросами вредных (загрязняющих) веществ в атмосферный воздух, не совсем благоприятная, отмечается   загрязнение атмосферного воздуха диоксидами и оксидами азота, оксидами серы, оксидами углерода и  других загрязняющих веществ.  Получение данных об  объеме загрязняющих веществ и их количественном составе позволит оптимизировать мероприятия по снижению негативного воздействия на окружающую среду.</w:t>
      </w:r>
    </w:p>
    <w:p w:rsidR="00501D1F" w:rsidRPr="00787ED9" w:rsidRDefault="00501D1F" w:rsidP="008204F0">
      <w:pPr>
        <w:widowControl w:val="0"/>
        <w:autoSpaceDE w:val="0"/>
        <w:autoSpaceDN w:val="0"/>
        <w:adjustRightInd w:val="0"/>
        <w:ind w:right="-3" w:firstLine="567"/>
        <w:jc w:val="both"/>
        <w:outlineLvl w:val="1"/>
        <w:rPr>
          <w:rFonts w:ascii="Arial" w:hAnsi="Arial" w:cs="Arial"/>
          <w:color w:val="052635"/>
        </w:rPr>
      </w:pPr>
      <w:r w:rsidRPr="00787ED9">
        <w:rPr>
          <w:rFonts w:ascii="Arial" w:hAnsi="Arial" w:cs="Arial"/>
          <w:color w:val="052635"/>
        </w:rPr>
        <w:t>Проведение мониторинга степени загрязнения окружающей среды позволит осуществить комплексный контроль за экологической обстановкой на территории Волоколамского муниципального района.</w:t>
      </w:r>
    </w:p>
    <w:p w:rsidR="00501D1F" w:rsidRPr="00787ED9" w:rsidRDefault="00501D1F" w:rsidP="008204F0">
      <w:pPr>
        <w:ind w:right="-3" w:firstLine="567"/>
        <w:jc w:val="both"/>
        <w:rPr>
          <w:rFonts w:ascii="Arial" w:hAnsi="Arial" w:cs="Arial"/>
          <w:lang w:eastAsia="en-US"/>
        </w:rPr>
      </w:pPr>
      <w:r w:rsidRPr="00787ED9">
        <w:rPr>
          <w:rFonts w:ascii="Arial" w:hAnsi="Arial" w:cs="Arial"/>
          <w:lang w:eastAsia="en-US"/>
        </w:rPr>
        <w:t>Состояние окружающей среды зависит от решения вопросов в области экологического образования, воспитания, развития экологической культуры и информирования населения. Приоритетность экологического образования официально закреплена Федеральным законом от 10.01.2002 № 7-ФЗ «Об охране окружающей среды». В «Основах государственной политики в области экологического развития Российской Федерации до 2030 года», утвержденных Президентом Российской Федерации 30 апреля 2012 года указано, что достижение стратегической цели государственной политики в области экологического развития обеспечивается решением следующих основных задач:</w:t>
      </w:r>
    </w:p>
    <w:p w:rsidR="00501D1F" w:rsidRPr="00787ED9" w:rsidRDefault="00501D1F" w:rsidP="008204F0">
      <w:pPr>
        <w:ind w:right="-3" w:firstLine="567"/>
        <w:jc w:val="both"/>
        <w:rPr>
          <w:rFonts w:ascii="Arial" w:hAnsi="Arial" w:cs="Arial"/>
          <w:lang w:eastAsia="en-US"/>
        </w:rPr>
      </w:pPr>
      <w:r w:rsidRPr="00787ED9">
        <w:rPr>
          <w:rFonts w:ascii="Arial" w:hAnsi="Arial" w:cs="Arial"/>
          <w:lang w:eastAsia="en-US"/>
        </w:rPr>
        <w:t>- формирование экологической культуры, развитие экологического образования и воспитания;</w:t>
      </w:r>
    </w:p>
    <w:p w:rsidR="00501D1F" w:rsidRDefault="00501D1F" w:rsidP="008204F0">
      <w:pPr>
        <w:ind w:right="-3" w:firstLine="567"/>
        <w:jc w:val="both"/>
        <w:rPr>
          <w:rFonts w:ascii="Arial" w:hAnsi="Arial" w:cs="Arial"/>
          <w:lang w:eastAsia="en-US"/>
        </w:rPr>
      </w:pPr>
      <w:r w:rsidRPr="00787ED9">
        <w:rPr>
          <w:rFonts w:ascii="Arial" w:hAnsi="Arial" w:cs="Arial"/>
          <w:lang w:eastAsia="en-US"/>
        </w:rPr>
        <w:t>- обеспечение эффективного участия граждан, общественных объединений, некоммерческих организаций и бизнес-сообщества в решение вопросов, связанных с охраной окружающей среды и обеспечением экологической безопасности.</w:t>
      </w:r>
    </w:p>
    <w:p w:rsidR="00501D1F" w:rsidRPr="00787ED9" w:rsidRDefault="00501D1F" w:rsidP="008204F0">
      <w:pPr>
        <w:widowControl w:val="0"/>
        <w:autoSpaceDE w:val="0"/>
        <w:autoSpaceDN w:val="0"/>
        <w:adjustRightInd w:val="0"/>
        <w:ind w:right="-3" w:firstLine="567"/>
        <w:jc w:val="both"/>
        <w:rPr>
          <w:rFonts w:ascii="Arial" w:hAnsi="Arial" w:cs="Arial"/>
        </w:rPr>
      </w:pPr>
      <w:r w:rsidRPr="00787ED9">
        <w:rPr>
          <w:rFonts w:ascii="Arial" w:hAnsi="Arial" w:cs="Arial"/>
        </w:rPr>
        <w:t xml:space="preserve">В «Основах государственной политики в области экологического развития Российской Федерации до 2030 года», утвержденных Президентом Российской Федерации сказано: </w:t>
      </w:r>
    </w:p>
    <w:p w:rsidR="00501D1F" w:rsidRPr="00787ED9" w:rsidRDefault="00501D1F" w:rsidP="008204F0">
      <w:pPr>
        <w:widowControl w:val="0"/>
        <w:autoSpaceDE w:val="0"/>
        <w:autoSpaceDN w:val="0"/>
        <w:adjustRightInd w:val="0"/>
        <w:ind w:right="-3" w:firstLine="567"/>
        <w:jc w:val="both"/>
        <w:rPr>
          <w:rFonts w:ascii="Arial" w:hAnsi="Arial" w:cs="Arial"/>
        </w:rPr>
      </w:pPr>
      <w:r w:rsidRPr="00787ED9">
        <w:rPr>
          <w:rFonts w:ascii="Arial" w:hAnsi="Arial" w:cs="Arial"/>
        </w:rPr>
        <w:t>Достижение стратегической цели государственной политики в области экологического развития обеспечивается решением следующих основных задач:</w:t>
      </w:r>
    </w:p>
    <w:p w:rsidR="00501D1F" w:rsidRPr="00787ED9" w:rsidRDefault="00501D1F" w:rsidP="008204F0">
      <w:pPr>
        <w:widowControl w:val="0"/>
        <w:autoSpaceDE w:val="0"/>
        <w:autoSpaceDN w:val="0"/>
        <w:adjustRightInd w:val="0"/>
        <w:ind w:right="-3" w:firstLine="567"/>
        <w:jc w:val="both"/>
        <w:rPr>
          <w:rFonts w:ascii="Arial" w:hAnsi="Arial" w:cs="Arial"/>
        </w:rPr>
      </w:pPr>
      <w:r w:rsidRPr="00787ED9">
        <w:rPr>
          <w:rFonts w:ascii="Arial" w:hAnsi="Arial" w:cs="Arial"/>
        </w:rPr>
        <w:t>- формирование экологической культуры, развитие экологического образования и воспитания;</w:t>
      </w:r>
    </w:p>
    <w:p w:rsidR="00501D1F" w:rsidRPr="00787ED9" w:rsidRDefault="00501D1F" w:rsidP="008204F0">
      <w:pPr>
        <w:widowControl w:val="0"/>
        <w:autoSpaceDE w:val="0"/>
        <w:autoSpaceDN w:val="0"/>
        <w:adjustRightInd w:val="0"/>
        <w:ind w:right="-3" w:firstLine="567"/>
        <w:jc w:val="both"/>
        <w:rPr>
          <w:rFonts w:ascii="Arial" w:hAnsi="Arial" w:cs="Arial"/>
        </w:rPr>
      </w:pPr>
      <w:r w:rsidRPr="00787ED9">
        <w:rPr>
          <w:rFonts w:ascii="Arial" w:hAnsi="Arial" w:cs="Arial"/>
        </w:rPr>
        <w:t>- обеспечение эффективного участия граждан, общественных объединений, некоммерческих организаций и бизнес-сообщества в решении вопросов, связанных с охраной окружающей среды и обеспечением экологической безопасности.</w:t>
      </w: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Pr="008726AC" w:rsidRDefault="00501D1F" w:rsidP="008726AC">
      <w:pPr>
        <w:jc w:val="center"/>
        <w:rPr>
          <w:rFonts w:ascii="Arial" w:hAnsi="Arial" w:cs="Arial"/>
          <w:b/>
        </w:rPr>
      </w:pPr>
      <w:r w:rsidRPr="008726AC">
        <w:rPr>
          <w:rFonts w:ascii="Arial" w:hAnsi="Arial" w:cs="Arial"/>
          <w:b/>
        </w:rPr>
        <w:t>3. Обоснование финансирования мероприятий, в отношение которой</w:t>
      </w:r>
      <w:r w:rsidRPr="008726AC">
        <w:rPr>
          <w:b/>
        </w:rPr>
        <w:t xml:space="preserve"> </w:t>
      </w:r>
      <w:r w:rsidRPr="008726AC">
        <w:rPr>
          <w:rFonts w:ascii="Arial" w:hAnsi="Arial" w:cs="Arial"/>
          <w:b/>
        </w:rPr>
        <w:t xml:space="preserve">будет производиться финансирование из средств </w:t>
      </w:r>
    </w:p>
    <w:p w:rsidR="00501D1F" w:rsidRPr="008726AC" w:rsidRDefault="00501D1F" w:rsidP="008726AC">
      <w:pPr>
        <w:jc w:val="center"/>
        <w:rPr>
          <w:rFonts w:ascii="Arial" w:hAnsi="Arial" w:cs="Arial"/>
          <w:b/>
        </w:rPr>
      </w:pPr>
      <w:r w:rsidRPr="008726AC">
        <w:rPr>
          <w:rFonts w:ascii="Arial" w:hAnsi="Arial" w:cs="Arial"/>
          <w:b/>
        </w:rPr>
        <w:t>бюджета Волоколамского муниципального района</w:t>
      </w: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0263F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Определение финансирования предлагаемой программы осуществляется с помощью проектно-сметного метода. Все мероприятия предложенные в программе будут проводится на основании составленных и утвержденных  проектно-сметных расчетов или выставленных счетов.</w:t>
      </w:r>
    </w:p>
    <w:p w:rsidR="00501D1F" w:rsidRDefault="00501D1F" w:rsidP="0026247A">
      <w:pPr>
        <w:widowControl w:val="0"/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501D1F" w:rsidRDefault="00501D1F" w:rsidP="00107E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kern w:val="32"/>
        </w:rPr>
        <w:t>4</w:t>
      </w:r>
      <w:r w:rsidRPr="0026247A">
        <w:rPr>
          <w:rFonts w:ascii="Arial" w:hAnsi="Arial" w:cs="Arial"/>
          <w:b/>
          <w:bCs/>
          <w:kern w:val="32"/>
        </w:rPr>
        <w:t xml:space="preserve">. </w:t>
      </w:r>
      <w:r>
        <w:rPr>
          <w:rFonts w:ascii="Arial" w:hAnsi="Arial" w:cs="Arial"/>
          <w:b/>
        </w:rPr>
        <w:t>Цели, задачи и планируемые результаты программы</w:t>
      </w:r>
    </w:p>
    <w:p w:rsidR="00501D1F" w:rsidRPr="0026247A" w:rsidRDefault="00501D1F" w:rsidP="0026247A">
      <w:pPr>
        <w:ind w:right="781"/>
        <w:jc w:val="both"/>
        <w:rPr>
          <w:rFonts w:ascii="Arial" w:hAnsi="Arial" w:cs="Arial"/>
          <w:color w:val="FF0000"/>
        </w:rPr>
      </w:pPr>
    </w:p>
    <w:p w:rsidR="00501D1F" w:rsidRPr="0026247A" w:rsidRDefault="00501D1F" w:rsidP="0026247A">
      <w:pPr>
        <w:ind w:right="-2" w:firstLine="567"/>
        <w:jc w:val="both"/>
        <w:rPr>
          <w:rFonts w:ascii="Arial" w:hAnsi="Arial" w:cs="Arial"/>
          <w:noProof/>
        </w:rPr>
      </w:pPr>
      <w:r>
        <w:rPr>
          <w:rFonts w:ascii="Arial" w:hAnsi="Arial" w:cs="Arial"/>
        </w:rPr>
        <w:t>Целью настоящей программы является</w:t>
      </w:r>
      <w:r w:rsidRPr="0026247A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о</w:t>
      </w:r>
      <w:r w:rsidRPr="0026247A">
        <w:rPr>
          <w:rFonts w:ascii="Arial" w:hAnsi="Arial" w:cs="Arial"/>
          <w:noProof/>
        </w:rPr>
        <w:t xml:space="preserve">беспечение  конституционных прав граждан на благоприятную  окружающую  среду  за счет стабилизации экологической обстановки  на территории </w:t>
      </w:r>
      <w:r>
        <w:rPr>
          <w:rFonts w:ascii="Arial" w:hAnsi="Arial" w:cs="Arial"/>
          <w:noProof/>
        </w:rPr>
        <w:t>Волоколамского муниципального района</w:t>
      </w:r>
      <w:r w:rsidRPr="0026247A">
        <w:rPr>
          <w:rFonts w:ascii="Arial" w:hAnsi="Arial" w:cs="Arial"/>
          <w:noProof/>
        </w:rPr>
        <w:t xml:space="preserve"> и ее  постепенного  улучшения.</w:t>
      </w:r>
    </w:p>
    <w:p w:rsidR="00501D1F" w:rsidRPr="0026247A" w:rsidRDefault="00501D1F" w:rsidP="0026247A">
      <w:pPr>
        <w:ind w:right="-2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Задачами настоящей программы является: </w:t>
      </w:r>
      <w:r w:rsidRPr="004E281F">
        <w:rPr>
          <w:rFonts w:ascii="Arial" w:hAnsi="Arial" w:cs="Arial"/>
        </w:rPr>
        <w:t>в период 201</w:t>
      </w:r>
      <w:r>
        <w:rPr>
          <w:rFonts w:ascii="Arial" w:hAnsi="Arial" w:cs="Arial"/>
        </w:rPr>
        <w:t>5</w:t>
      </w:r>
      <w:r w:rsidRPr="004E281F">
        <w:rPr>
          <w:rFonts w:ascii="Arial" w:hAnsi="Arial" w:cs="Arial"/>
        </w:rPr>
        <w:t>-201</w:t>
      </w:r>
      <w:r>
        <w:rPr>
          <w:rFonts w:ascii="Arial" w:hAnsi="Arial" w:cs="Arial"/>
        </w:rPr>
        <w:t>9</w:t>
      </w:r>
      <w:r w:rsidRPr="004E281F">
        <w:rPr>
          <w:rFonts w:ascii="Arial" w:hAnsi="Arial" w:cs="Arial"/>
        </w:rPr>
        <w:t xml:space="preserve"> гг. </w:t>
      </w:r>
      <w:r>
        <w:rPr>
          <w:rFonts w:ascii="Arial" w:hAnsi="Arial" w:cs="Arial"/>
        </w:rPr>
        <w:t>организовать:</w:t>
      </w:r>
    </w:p>
    <w:p w:rsidR="00501D1F" w:rsidRPr="0026247A" w:rsidRDefault="00501D1F" w:rsidP="0026247A">
      <w:pPr>
        <w:pStyle w:val="ConsPlusNonformat"/>
        <w:widowControl/>
        <w:tabs>
          <w:tab w:val="left" w:pos="567"/>
        </w:tabs>
        <w:ind w:right="-2"/>
        <w:jc w:val="both"/>
        <w:rPr>
          <w:rFonts w:ascii="Arial" w:hAnsi="Arial" w:cs="Arial"/>
          <w:sz w:val="24"/>
          <w:szCs w:val="24"/>
        </w:rPr>
      </w:pPr>
      <w:r w:rsidRPr="0026247A">
        <w:rPr>
          <w:rFonts w:ascii="Arial" w:hAnsi="Arial" w:cs="Arial"/>
          <w:sz w:val="24"/>
          <w:szCs w:val="24"/>
        </w:rPr>
        <w:t xml:space="preserve">        - мониторинг окружающей среды; </w:t>
      </w:r>
    </w:p>
    <w:p w:rsidR="00501D1F" w:rsidRDefault="00501D1F" w:rsidP="0026247A">
      <w:pPr>
        <w:autoSpaceDE w:val="0"/>
        <w:autoSpaceDN w:val="0"/>
        <w:adjustRightInd w:val="0"/>
        <w:ind w:right="-2"/>
        <w:jc w:val="both"/>
        <w:rPr>
          <w:rFonts w:ascii="Arial" w:hAnsi="Arial" w:cs="Arial"/>
        </w:rPr>
      </w:pPr>
      <w:r w:rsidRPr="0026247A">
        <w:rPr>
          <w:rFonts w:ascii="Arial" w:hAnsi="Arial" w:cs="Arial"/>
        </w:rPr>
        <w:t xml:space="preserve">        -экологическое образование и воспитание, информирование и пропаганда экологических знаний  населения;</w:t>
      </w:r>
    </w:p>
    <w:p w:rsidR="00501D1F" w:rsidRDefault="00501D1F" w:rsidP="006C00C2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Планируемые результаты реализации</w:t>
      </w:r>
      <w:r w:rsidRPr="0052075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муниципальной</w:t>
      </w:r>
      <w:r w:rsidRPr="00520750">
        <w:rPr>
          <w:rFonts w:ascii="Arial" w:hAnsi="Arial" w:cs="Arial"/>
        </w:rPr>
        <w:t xml:space="preserve"> программы Волоколамского муниципального района </w:t>
      </w:r>
      <w:r w:rsidRPr="00107E6A">
        <w:rPr>
          <w:rFonts w:ascii="Arial" w:hAnsi="Arial" w:cs="Arial"/>
        </w:rPr>
        <w:t>«</w:t>
      </w:r>
      <w:r w:rsidRPr="00107E6A">
        <w:rPr>
          <w:rFonts w:ascii="Arial" w:eastAsia="Batang" w:hAnsi="Arial" w:cs="Arial"/>
          <w:lang w:eastAsia="en-US"/>
        </w:rPr>
        <w:t>Экология и окружающая среда  Волоколамского муниципального района на 2015-2019 годы</w:t>
      </w:r>
      <w:r w:rsidRPr="00107E6A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представлены в Приложении № 1 к настоящей программе.</w:t>
      </w:r>
    </w:p>
    <w:p w:rsidR="00501D1F" w:rsidRDefault="00501D1F" w:rsidP="00107E6A">
      <w:pPr>
        <w:ind w:firstLine="720"/>
        <w:jc w:val="both"/>
        <w:rPr>
          <w:rFonts w:ascii="Arial" w:hAnsi="Arial" w:cs="Arial"/>
        </w:rPr>
      </w:pPr>
    </w:p>
    <w:p w:rsidR="00501D1F" w:rsidRDefault="00501D1F" w:rsidP="00107E6A">
      <w:pPr>
        <w:ind w:firstLine="720"/>
        <w:jc w:val="both"/>
        <w:rPr>
          <w:rFonts w:ascii="Arial" w:hAnsi="Arial" w:cs="Arial"/>
        </w:rPr>
      </w:pPr>
    </w:p>
    <w:p w:rsidR="00501D1F" w:rsidRPr="00520750" w:rsidRDefault="00501D1F" w:rsidP="00107E6A">
      <w:pPr>
        <w:ind w:firstLine="720"/>
        <w:jc w:val="both"/>
        <w:rPr>
          <w:rFonts w:ascii="Arial" w:hAnsi="Arial" w:cs="Arial"/>
        </w:rPr>
      </w:pPr>
    </w:p>
    <w:p w:rsidR="00501D1F" w:rsidRPr="004E281F" w:rsidRDefault="00501D1F" w:rsidP="00107E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Pr="004E281F">
        <w:rPr>
          <w:rFonts w:ascii="Arial" w:hAnsi="Arial" w:cs="Arial"/>
          <w:b/>
        </w:rPr>
        <w:t xml:space="preserve">. Организация управления и контроль </w:t>
      </w:r>
    </w:p>
    <w:p w:rsidR="00501D1F" w:rsidRPr="004E281F" w:rsidRDefault="00501D1F" w:rsidP="00107E6A">
      <w:pPr>
        <w:jc w:val="center"/>
        <w:rPr>
          <w:rFonts w:ascii="Arial" w:hAnsi="Arial" w:cs="Arial"/>
          <w:b/>
        </w:rPr>
      </w:pPr>
      <w:r w:rsidRPr="004E281F">
        <w:rPr>
          <w:rFonts w:ascii="Arial" w:hAnsi="Arial" w:cs="Arial"/>
          <w:b/>
        </w:rPr>
        <w:t xml:space="preserve">за </w:t>
      </w:r>
      <w:r>
        <w:rPr>
          <w:rFonts w:ascii="Arial" w:hAnsi="Arial" w:cs="Arial"/>
          <w:b/>
        </w:rPr>
        <w:t>реализацией настоящей программы</w:t>
      </w:r>
    </w:p>
    <w:p w:rsidR="00501D1F" w:rsidRDefault="00501D1F" w:rsidP="00107E6A">
      <w:pPr>
        <w:ind w:firstLine="720"/>
        <w:jc w:val="both"/>
        <w:rPr>
          <w:rFonts w:ascii="Arial" w:hAnsi="Arial" w:cs="Arial"/>
        </w:rPr>
      </w:pPr>
    </w:p>
    <w:p w:rsidR="00501D1F" w:rsidRPr="004E281F" w:rsidRDefault="00501D1F" w:rsidP="00107E6A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 xml:space="preserve">Функции заказчика настоящей программы осуществляет </w:t>
      </w:r>
      <w:r>
        <w:rPr>
          <w:rFonts w:ascii="Arial" w:hAnsi="Arial" w:cs="Arial"/>
        </w:rPr>
        <w:t>администрация Волоколамского муниципального района</w:t>
      </w:r>
      <w:r w:rsidRPr="004E281F">
        <w:rPr>
          <w:rFonts w:ascii="Arial" w:hAnsi="Arial" w:cs="Arial"/>
        </w:rPr>
        <w:t xml:space="preserve">, непосредственным разработчиком программы является отдел </w:t>
      </w:r>
      <w:r>
        <w:rPr>
          <w:rFonts w:ascii="Arial" w:hAnsi="Arial" w:cs="Arial"/>
        </w:rPr>
        <w:t>ЖКХ, транспорта и экологии Управления коммунального хозяйства и градостроительства</w:t>
      </w:r>
      <w:r w:rsidRPr="004E281F">
        <w:rPr>
          <w:rFonts w:ascii="Arial" w:hAnsi="Arial" w:cs="Arial"/>
        </w:rPr>
        <w:t xml:space="preserve"> администрации Волоколамского муниципального района.</w:t>
      </w:r>
    </w:p>
    <w:p w:rsidR="00501D1F" w:rsidRDefault="00501D1F" w:rsidP="00107E6A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>В рамках выполнения настоящей программы заказчик совместно с разработчиком осуществляет следующие функции:</w:t>
      </w:r>
    </w:p>
    <w:p w:rsidR="00501D1F" w:rsidRPr="004E281F" w:rsidRDefault="00501D1F" w:rsidP="00107E6A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>- производит приемку выполненных мероприятий по реализации настоящей программы;</w:t>
      </w:r>
    </w:p>
    <w:p w:rsidR="00501D1F" w:rsidRPr="004E281F" w:rsidRDefault="00501D1F" w:rsidP="00107E6A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>- осуществляет общий контроль за реализацией настоящей программы.</w:t>
      </w:r>
    </w:p>
    <w:p w:rsidR="00501D1F" w:rsidRDefault="00501D1F" w:rsidP="00107E6A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 xml:space="preserve">К исполнителям настоящей программы относятся организации, которые объявлены победителями проведенных аукционов, котировочных заявок на соответствующий год </w:t>
      </w:r>
      <w:r w:rsidRPr="00964D88">
        <w:rPr>
          <w:rFonts w:ascii="Arial" w:hAnsi="Arial" w:cs="Arial"/>
        </w:rPr>
        <w:t xml:space="preserve">на  оказание услуг с финансированием из средств бюджета Волоколамского муниципального района </w:t>
      </w:r>
      <w:r w:rsidRPr="004E281F">
        <w:rPr>
          <w:rFonts w:ascii="Arial" w:hAnsi="Arial" w:cs="Arial"/>
        </w:rPr>
        <w:t>(в соответствии с разработанными и заложенными в бюджет района финансовыми средствами</w:t>
      </w:r>
      <w:r>
        <w:rPr>
          <w:rFonts w:ascii="Arial" w:hAnsi="Arial" w:cs="Arial"/>
        </w:rPr>
        <w:t>)</w:t>
      </w:r>
      <w:r w:rsidRPr="004E281F">
        <w:rPr>
          <w:rFonts w:ascii="Arial" w:hAnsi="Arial" w:cs="Arial"/>
        </w:rPr>
        <w:t>, предус</w:t>
      </w:r>
      <w:r>
        <w:rPr>
          <w:rFonts w:ascii="Arial" w:hAnsi="Arial" w:cs="Arial"/>
        </w:rPr>
        <w:t>мотренные настоящей программой, или организаторы работ.</w:t>
      </w:r>
    </w:p>
    <w:p w:rsidR="00501D1F" w:rsidRDefault="00501D1F" w:rsidP="0026247A">
      <w:pPr>
        <w:widowControl w:val="0"/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501D1F" w:rsidRDefault="00501D1F" w:rsidP="003319F9">
      <w:pPr>
        <w:keepNext/>
        <w:spacing w:before="240" w:after="60"/>
        <w:ind w:right="-2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6</w:t>
      </w:r>
      <w:r w:rsidRPr="003319F9">
        <w:rPr>
          <w:rFonts w:ascii="Arial" w:hAnsi="Arial" w:cs="Arial"/>
          <w:b/>
          <w:bCs/>
          <w:kern w:val="32"/>
        </w:rPr>
        <w:t>. Сроки реализации муниципальной Программы</w:t>
      </w:r>
    </w:p>
    <w:p w:rsidR="00501D1F" w:rsidRPr="003319F9" w:rsidRDefault="00501D1F" w:rsidP="003319F9">
      <w:pPr>
        <w:keepNext/>
        <w:spacing w:before="240" w:after="60"/>
        <w:ind w:right="-2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501D1F" w:rsidRPr="003319F9" w:rsidRDefault="00501D1F" w:rsidP="003319F9">
      <w:pPr>
        <w:ind w:right="-2" w:firstLine="567"/>
        <w:jc w:val="both"/>
        <w:rPr>
          <w:rFonts w:ascii="Arial" w:hAnsi="Arial" w:cs="Arial"/>
        </w:rPr>
      </w:pPr>
      <w:r w:rsidRPr="003319F9">
        <w:rPr>
          <w:rFonts w:ascii="Arial" w:hAnsi="Arial" w:cs="Arial"/>
        </w:rPr>
        <w:t>Мероприятия муниципальной программы реализуются в период с 2015 по 2019 годы.</w:t>
      </w:r>
    </w:p>
    <w:p w:rsidR="00501D1F" w:rsidRPr="003319F9" w:rsidRDefault="00501D1F" w:rsidP="003319F9">
      <w:pPr>
        <w:ind w:right="-2"/>
        <w:jc w:val="both"/>
        <w:rPr>
          <w:rFonts w:ascii="Arial" w:hAnsi="Arial" w:cs="Arial"/>
        </w:rPr>
      </w:pPr>
    </w:p>
    <w:p w:rsidR="00501D1F" w:rsidRPr="003319F9" w:rsidRDefault="00501D1F" w:rsidP="003319F9">
      <w:pPr>
        <w:ind w:right="-2"/>
        <w:jc w:val="both"/>
        <w:rPr>
          <w:rFonts w:ascii="Arial" w:hAnsi="Arial" w:cs="Arial"/>
        </w:rPr>
      </w:pPr>
    </w:p>
    <w:p w:rsidR="00501D1F" w:rsidRPr="003319F9" w:rsidRDefault="00501D1F" w:rsidP="003319F9">
      <w:pPr>
        <w:ind w:right="-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3319F9">
        <w:rPr>
          <w:rFonts w:ascii="Arial" w:hAnsi="Arial" w:cs="Arial"/>
          <w:b/>
        </w:rPr>
        <w:t>. Ресурсное обеспечение Программы и источники финансирования</w:t>
      </w:r>
    </w:p>
    <w:p w:rsidR="00501D1F" w:rsidRPr="003319F9" w:rsidRDefault="00501D1F" w:rsidP="003319F9">
      <w:pPr>
        <w:ind w:right="-2"/>
        <w:jc w:val="both"/>
        <w:rPr>
          <w:rFonts w:ascii="Arial" w:hAnsi="Arial" w:cs="Arial"/>
        </w:rPr>
      </w:pPr>
    </w:p>
    <w:p w:rsidR="00501D1F" w:rsidRDefault="00501D1F" w:rsidP="003319F9">
      <w:pPr>
        <w:ind w:right="-2" w:firstLine="567"/>
        <w:jc w:val="both"/>
        <w:rPr>
          <w:rFonts w:ascii="Arial" w:hAnsi="Arial" w:cs="Arial"/>
          <w:noProof/>
        </w:rPr>
      </w:pPr>
      <w:r w:rsidRPr="003319F9">
        <w:rPr>
          <w:rFonts w:ascii="Arial" w:hAnsi="Arial" w:cs="Arial"/>
        </w:rPr>
        <w:t>Источником финансирования Программы являются</w:t>
      </w:r>
      <w:r w:rsidRPr="003319F9">
        <w:rPr>
          <w:rFonts w:ascii="Arial" w:hAnsi="Arial" w:cs="Arial"/>
          <w:noProof/>
        </w:rPr>
        <w:t xml:space="preserve"> средства бюджета </w:t>
      </w:r>
      <w:r>
        <w:rPr>
          <w:rFonts w:ascii="Arial" w:hAnsi="Arial" w:cs="Arial"/>
          <w:noProof/>
        </w:rPr>
        <w:t>Волоколамского муниципального района</w:t>
      </w:r>
      <w:r w:rsidRPr="003319F9">
        <w:rPr>
          <w:rFonts w:ascii="Arial" w:hAnsi="Arial" w:cs="Arial"/>
          <w:noProof/>
        </w:rPr>
        <w:t>.</w:t>
      </w:r>
    </w:p>
    <w:p w:rsidR="00501D1F" w:rsidRPr="003319F9" w:rsidRDefault="00501D1F" w:rsidP="003319F9">
      <w:pPr>
        <w:ind w:right="-2" w:firstLine="567"/>
        <w:jc w:val="both"/>
        <w:rPr>
          <w:rFonts w:ascii="Arial" w:hAnsi="Arial" w:cs="Arial"/>
        </w:rPr>
      </w:pPr>
    </w:p>
    <w:p w:rsidR="00501D1F" w:rsidRPr="003319F9" w:rsidRDefault="00501D1F" w:rsidP="003319F9">
      <w:pPr>
        <w:ind w:right="-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3319F9">
        <w:rPr>
          <w:rFonts w:ascii="Arial" w:hAnsi="Arial" w:cs="Arial"/>
          <w:b/>
        </w:rPr>
        <w:t>. Ожидаемые  результаты реализации Программы</w:t>
      </w:r>
    </w:p>
    <w:p w:rsidR="00501D1F" w:rsidRPr="003319F9" w:rsidRDefault="00501D1F" w:rsidP="003319F9">
      <w:pPr>
        <w:ind w:right="-2"/>
        <w:jc w:val="both"/>
        <w:rPr>
          <w:rFonts w:ascii="Arial" w:hAnsi="Arial" w:cs="Arial"/>
          <w:b/>
          <w:color w:val="FF0000"/>
        </w:rPr>
      </w:pPr>
    </w:p>
    <w:p w:rsidR="00501D1F" w:rsidRPr="003319F9" w:rsidRDefault="00501D1F" w:rsidP="003319F9">
      <w:pPr>
        <w:tabs>
          <w:tab w:val="left" w:pos="567"/>
        </w:tabs>
        <w:ind w:right="-2"/>
        <w:jc w:val="both"/>
        <w:rPr>
          <w:rFonts w:ascii="Arial" w:eastAsia="Batang" w:hAnsi="Arial" w:cs="Arial"/>
        </w:rPr>
      </w:pPr>
      <w:r w:rsidRPr="003319F9">
        <w:rPr>
          <w:rFonts w:ascii="Arial" w:eastAsia="Batang" w:hAnsi="Arial" w:cs="Arial"/>
          <w:lang w:eastAsia="en-US"/>
        </w:rPr>
        <w:t xml:space="preserve">        На основании проведенного мониторинга компонентов окружающей  природной среды</w:t>
      </w:r>
      <w:r w:rsidRPr="003319F9">
        <w:rPr>
          <w:rFonts w:ascii="Arial" w:eastAsia="Batang" w:hAnsi="Arial" w:cs="Arial"/>
        </w:rPr>
        <w:t>:</w:t>
      </w:r>
    </w:p>
    <w:p w:rsidR="00501D1F" w:rsidRPr="003319F9" w:rsidRDefault="00501D1F" w:rsidP="003319F9">
      <w:pPr>
        <w:ind w:right="-2"/>
        <w:jc w:val="both"/>
        <w:rPr>
          <w:rFonts w:ascii="Arial" w:eastAsia="Batang" w:hAnsi="Arial" w:cs="Arial"/>
        </w:rPr>
      </w:pPr>
      <w:r w:rsidRPr="003319F9">
        <w:rPr>
          <w:rFonts w:ascii="Arial" w:eastAsia="Batang" w:hAnsi="Arial" w:cs="Arial"/>
        </w:rPr>
        <w:t xml:space="preserve">         -  </w:t>
      </w:r>
      <w:r>
        <w:rPr>
          <w:rFonts w:ascii="Arial" w:eastAsia="Batang" w:hAnsi="Arial" w:cs="Arial"/>
        </w:rPr>
        <w:t xml:space="preserve">появится </w:t>
      </w:r>
      <w:r w:rsidRPr="003319F9">
        <w:rPr>
          <w:rFonts w:ascii="Arial" w:eastAsia="Batang" w:hAnsi="Arial" w:cs="Arial"/>
        </w:rPr>
        <w:t xml:space="preserve">возможность  </w:t>
      </w:r>
      <w:r>
        <w:rPr>
          <w:rFonts w:ascii="Arial" w:eastAsia="Batang" w:hAnsi="Arial" w:cs="Arial"/>
        </w:rPr>
        <w:t xml:space="preserve">более оперативно </w:t>
      </w:r>
      <w:r w:rsidRPr="003319F9">
        <w:rPr>
          <w:rFonts w:ascii="Arial" w:eastAsia="Batang" w:hAnsi="Arial" w:cs="Arial"/>
        </w:rPr>
        <w:t>прин</w:t>
      </w:r>
      <w:r>
        <w:rPr>
          <w:rFonts w:ascii="Arial" w:eastAsia="Batang" w:hAnsi="Arial" w:cs="Arial"/>
        </w:rPr>
        <w:t>имать</w:t>
      </w:r>
      <w:r w:rsidRPr="003319F9">
        <w:rPr>
          <w:rFonts w:ascii="Arial" w:eastAsia="Batang" w:hAnsi="Arial" w:cs="Arial"/>
        </w:rPr>
        <w:t xml:space="preserve"> решени</w:t>
      </w:r>
      <w:r>
        <w:rPr>
          <w:rFonts w:ascii="Arial" w:eastAsia="Batang" w:hAnsi="Arial" w:cs="Arial"/>
        </w:rPr>
        <w:t>я</w:t>
      </w:r>
      <w:r w:rsidRPr="003319F9">
        <w:rPr>
          <w:rFonts w:ascii="Arial" w:eastAsia="Batang" w:hAnsi="Arial" w:cs="Arial"/>
        </w:rPr>
        <w:t xml:space="preserve"> по выявленным проблемам в сфере экологии;</w:t>
      </w:r>
    </w:p>
    <w:p w:rsidR="00501D1F" w:rsidRPr="003319F9" w:rsidRDefault="00501D1F" w:rsidP="003319F9">
      <w:pPr>
        <w:ind w:right="-2"/>
        <w:jc w:val="both"/>
        <w:rPr>
          <w:rFonts w:ascii="Arial" w:eastAsia="Batang" w:hAnsi="Arial" w:cs="Arial"/>
        </w:rPr>
      </w:pPr>
      <w:r w:rsidRPr="003319F9">
        <w:rPr>
          <w:rFonts w:ascii="Arial" w:eastAsia="Batang" w:hAnsi="Arial" w:cs="Arial"/>
        </w:rPr>
        <w:t xml:space="preserve">         - </w:t>
      </w:r>
      <w:r>
        <w:rPr>
          <w:rFonts w:ascii="Arial" w:eastAsia="Batang" w:hAnsi="Arial" w:cs="Arial"/>
        </w:rPr>
        <w:t>будут разработаны методы</w:t>
      </w:r>
      <w:r w:rsidRPr="003319F9">
        <w:rPr>
          <w:rFonts w:ascii="Arial" w:eastAsia="Batang" w:hAnsi="Arial" w:cs="Arial"/>
        </w:rPr>
        <w:t xml:space="preserve"> охраны природы в условиях использования территорий;</w:t>
      </w:r>
    </w:p>
    <w:p w:rsidR="00501D1F" w:rsidRPr="003319F9" w:rsidRDefault="00501D1F" w:rsidP="003319F9">
      <w:pPr>
        <w:ind w:right="-2"/>
        <w:jc w:val="both"/>
        <w:rPr>
          <w:rFonts w:ascii="Arial" w:hAnsi="Arial" w:cs="Arial"/>
        </w:rPr>
      </w:pPr>
      <w:r w:rsidRPr="003319F9">
        <w:rPr>
          <w:rFonts w:ascii="Arial" w:eastAsia="Batang" w:hAnsi="Arial" w:cs="Arial"/>
        </w:rPr>
        <w:t xml:space="preserve">        - </w:t>
      </w:r>
      <w:r>
        <w:rPr>
          <w:rFonts w:ascii="Arial" w:eastAsia="Batang" w:hAnsi="Arial" w:cs="Arial"/>
        </w:rPr>
        <w:t xml:space="preserve">будет </w:t>
      </w:r>
      <w:r w:rsidRPr="003319F9">
        <w:rPr>
          <w:rFonts w:ascii="Arial" w:eastAsia="Batang" w:hAnsi="Arial" w:cs="Arial"/>
        </w:rPr>
        <w:t>издан экологическ</w:t>
      </w:r>
      <w:r>
        <w:rPr>
          <w:rFonts w:ascii="Arial" w:eastAsia="Batang" w:hAnsi="Arial" w:cs="Arial"/>
        </w:rPr>
        <w:t>ий</w:t>
      </w:r>
      <w:r w:rsidRPr="003319F9">
        <w:rPr>
          <w:rFonts w:ascii="Arial" w:eastAsia="Batang" w:hAnsi="Arial" w:cs="Arial"/>
        </w:rPr>
        <w:t xml:space="preserve"> атлас </w:t>
      </w:r>
      <w:r>
        <w:rPr>
          <w:rFonts w:ascii="Arial" w:eastAsia="Batang" w:hAnsi="Arial" w:cs="Arial"/>
        </w:rPr>
        <w:t xml:space="preserve">по загрязнению атмосферного воздуха </w:t>
      </w:r>
      <w:r w:rsidRPr="003319F9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 xml:space="preserve">на </w:t>
      </w:r>
      <w:r w:rsidRPr="003319F9">
        <w:rPr>
          <w:rFonts w:ascii="Arial" w:eastAsia="Batang" w:hAnsi="Arial" w:cs="Arial"/>
        </w:rPr>
        <w:t xml:space="preserve">территории </w:t>
      </w:r>
      <w:r>
        <w:rPr>
          <w:rFonts w:ascii="Arial" w:eastAsia="Batang" w:hAnsi="Arial" w:cs="Arial"/>
        </w:rPr>
        <w:t>Волоколамского муниципального района</w:t>
      </w:r>
      <w:r w:rsidRPr="003319F9">
        <w:rPr>
          <w:rFonts w:ascii="Arial" w:eastAsia="Batang" w:hAnsi="Arial" w:cs="Arial"/>
        </w:rPr>
        <w:t xml:space="preserve"> (</w:t>
      </w:r>
      <w:r>
        <w:rPr>
          <w:rFonts w:ascii="Arial" w:eastAsia="Batang" w:hAnsi="Arial" w:cs="Arial"/>
        </w:rPr>
        <w:t xml:space="preserve">что </w:t>
      </w:r>
      <w:r w:rsidRPr="003319F9">
        <w:rPr>
          <w:rFonts w:ascii="Arial" w:eastAsia="Batang" w:hAnsi="Arial" w:cs="Arial"/>
        </w:rPr>
        <w:t>позволит наглядно отобразить ситуацию современного экологического состояния территории).</w:t>
      </w:r>
      <w:r w:rsidRPr="003319F9">
        <w:rPr>
          <w:rFonts w:ascii="Arial" w:hAnsi="Arial" w:cs="Arial"/>
        </w:rPr>
        <w:t xml:space="preserve"> </w:t>
      </w:r>
    </w:p>
    <w:p w:rsidR="00501D1F" w:rsidRDefault="00501D1F" w:rsidP="003319F9">
      <w:pPr>
        <w:ind w:right="-2"/>
        <w:jc w:val="both"/>
        <w:rPr>
          <w:rFonts w:ascii="Arial" w:hAnsi="Arial" w:cs="Arial"/>
        </w:rPr>
      </w:pPr>
      <w:r w:rsidRPr="003319F9">
        <w:rPr>
          <w:rFonts w:ascii="Arial" w:hAnsi="Arial" w:cs="Arial"/>
        </w:rPr>
        <w:t xml:space="preserve">         </w:t>
      </w:r>
      <w:r w:rsidRPr="000C5215">
        <w:rPr>
          <w:rFonts w:ascii="Arial" w:hAnsi="Arial" w:cs="Arial"/>
        </w:rPr>
        <w:t>После выполнения мероприятий по повышению уровня экологического просвещения, образования и формированию экологической культуры населения Волоколамского муниципального района планируется достигнуть</w:t>
      </w:r>
      <w:r>
        <w:rPr>
          <w:rFonts w:ascii="Arial" w:hAnsi="Arial" w:cs="Arial"/>
        </w:rPr>
        <w:t xml:space="preserve"> улучшения ситуации в целом по экономической обстановки за счет культурного просвещения и полученного образования для выполнения тех или иных работ в сфере охраны окружающей среды.</w:t>
      </w:r>
      <w:r w:rsidRPr="003319F9">
        <w:rPr>
          <w:rFonts w:ascii="Arial" w:hAnsi="Arial" w:cs="Arial"/>
        </w:rPr>
        <w:t xml:space="preserve"> </w:t>
      </w:r>
    </w:p>
    <w:p w:rsidR="00501D1F" w:rsidRPr="003319F9" w:rsidRDefault="00501D1F" w:rsidP="00107E6A">
      <w:pPr>
        <w:ind w:right="-2" w:firstLine="567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>После р</w:t>
      </w:r>
      <w:r w:rsidRPr="003319F9">
        <w:rPr>
          <w:rFonts w:ascii="Arial" w:hAnsi="Arial" w:cs="Arial"/>
        </w:rPr>
        <w:t xml:space="preserve">еализации программы </w:t>
      </w:r>
      <w:r>
        <w:rPr>
          <w:rFonts w:ascii="Arial" w:hAnsi="Arial" w:cs="Arial"/>
        </w:rPr>
        <w:t>в целом должно</w:t>
      </w:r>
      <w:r w:rsidRPr="003319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быть </w:t>
      </w:r>
      <w:r w:rsidRPr="003319F9">
        <w:rPr>
          <w:rFonts w:ascii="Arial" w:hAnsi="Arial" w:cs="Arial"/>
        </w:rPr>
        <w:t>обеспеч</w:t>
      </w:r>
      <w:r>
        <w:rPr>
          <w:rFonts w:ascii="Arial" w:hAnsi="Arial" w:cs="Arial"/>
        </w:rPr>
        <w:t>ено</w:t>
      </w:r>
      <w:r w:rsidRPr="003319F9">
        <w:rPr>
          <w:rFonts w:ascii="Arial" w:hAnsi="Arial" w:cs="Arial"/>
        </w:rPr>
        <w:t>, оздоровление экологической обстановки, уменьшения негативного воздействия на окружающую среду</w:t>
      </w:r>
      <w:r>
        <w:rPr>
          <w:rFonts w:ascii="Arial" w:hAnsi="Arial" w:cs="Arial"/>
        </w:rPr>
        <w:t>.</w:t>
      </w:r>
    </w:p>
    <w:p w:rsidR="00501D1F" w:rsidRPr="003319F9" w:rsidRDefault="00501D1F" w:rsidP="003319F9">
      <w:pPr>
        <w:widowControl w:val="0"/>
        <w:autoSpaceDE w:val="0"/>
        <w:autoSpaceDN w:val="0"/>
        <w:adjustRightInd w:val="0"/>
        <w:ind w:right="-2"/>
        <w:jc w:val="both"/>
        <w:rPr>
          <w:rFonts w:ascii="Arial" w:hAnsi="Arial" w:cs="Arial"/>
          <w:b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bookmarkStart w:id="0" w:name="Par288"/>
      <w:bookmarkStart w:id="1" w:name="Par366"/>
      <w:bookmarkEnd w:id="0"/>
      <w:bookmarkEnd w:id="1"/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  <w:sectPr w:rsidR="00501D1F" w:rsidSect="00107E6A">
          <w:pgSz w:w="11905" w:h="16838"/>
          <w:pgMar w:top="1134" w:right="851" w:bottom="1134" w:left="1701" w:header="720" w:footer="720" w:gutter="0"/>
          <w:cols w:space="720"/>
          <w:noEndnote/>
        </w:sect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Pr="00E54BAD" w:rsidRDefault="00501D1F" w:rsidP="002216B6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501D1F" w:rsidRPr="00E54BAD" w:rsidRDefault="00501D1F" w:rsidP="002216B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501D1F" w:rsidRPr="00E54BAD" w:rsidRDefault="00501D1F" w:rsidP="002216B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1D1F" w:rsidRPr="00E54BAD" w:rsidRDefault="00501D1F" w:rsidP="002216B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E54BAD">
        <w:rPr>
          <w:rFonts w:ascii="Arial" w:hAnsi="Arial" w:cs="Arial"/>
          <w:sz w:val="24"/>
          <w:szCs w:val="24"/>
        </w:rPr>
        <w:t xml:space="preserve">ланируемых результатов реализации </w:t>
      </w:r>
      <w:r>
        <w:rPr>
          <w:rFonts w:ascii="Arial" w:hAnsi="Arial" w:cs="Arial"/>
          <w:sz w:val="24"/>
          <w:szCs w:val="24"/>
        </w:rPr>
        <w:t>муниципальной</w:t>
      </w:r>
      <w:r w:rsidRPr="00E54BAD">
        <w:rPr>
          <w:rFonts w:ascii="Arial" w:hAnsi="Arial" w:cs="Arial"/>
          <w:sz w:val="24"/>
          <w:szCs w:val="24"/>
        </w:rPr>
        <w:t xml:space="preserve"> программы</w:t>
      </w:r>
    </w:p>
    <w:p w:rsidR="00501D1F" w:rsidRDefault="00501D1F" w:rsidP="002216B6">
      <w:pPr>
        <w:pStyle w:val="ConsPlusNormal"/>
        <w:jc w:val="center"/>
        <w:rPr>
          <w:rFonts w:eastAsia="Batang"/>
          <w:sz w:val="24"/>
          <w:szCs w:val="24"/>
          <w:lang w:eastAsia="en-US"/>
        </w:rPr>
      </w:pPr>
      <w:r>
        <w:rPr>
          <w:rFonts w:eastAsia="Batang"/>
          <w:sz w:val="24"/>
          <w:szCs w:val="24"/>
          <w:lang w:eastAsia="en-US"/>
        </w:rPr>
        <w:t>«</w:t>
      </w:r>
      <w:r w:rsidRPr="005C00B0">
        <w:rPr>
          <w:rFonts w:eastAsia="Batang"/>
          <w:sz w:val="24"/>
          <w:szCs w:val="24"/>
          <w:lang w:eastAsia="en-US"/>
        </w:rPr>
        <w:t xml:space="preserve">Экология и окружающая среда  </w:t>
      </w:r>
      <w:r>
        <w:rPr>
          <w:rFonts w:eastAsia="Batang"/>
          <w:sz w:val="24"/>
          <w:szCs w:val="24"/>
          <w:lang w:eastAsia="en-US"/>
        </w:rPr>
        <w:t>Волоколамского муниципального района</w:t>
      </w:r>
      <w:r w:rsidRPr="005C00B0">
        <w:rPr>
          <w:rFonts w:eastAsia="Batang"/>
          <w:sz w:val="24"/>
          <w:szCs w:val="24"/>
          <w:lang w:eastAsia="en-US"/>
        </w:rPr>
        <w:t xml:space="preserve"> на 2015-2019 годы</w:t>
      </w:r>
      <w:r>
        <w:rPr>
          <w:rFonts w:eastAsia="Batang"/>
          <w:sz w:val="24"/>
          <w:szCs w:val="24"/>
          <w:lang w:eastAsia="en-US"/>
        </w:rPr>
        <w:t>»</w:t>
      </w:r>
    </w:p>
    <w:p w:rsidR="00501D1F" w:rsidRDefault="00501D1F" w:rsidP="002216B6">
      <w:pPr>
        <w:pStyle w:val="ConsPlusNormal"/>
        <w:jc w:val="center"/>
      </w:pPr>
    </w:p>
    <w:tbl>
      <w:tblPr>
        <w:tblW w:w="16029" w:type="dxa"/>
        <w:tblInd w:w="-6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20"/>
        <w:gridCol w:w="1655"/>
        <w:gridCol w:w="1260"/>
        <w:gridCol w:w="1260"/>
        <w:gridCol w:w="2160"/>
        <w:gridCol w:w="1178"/>
        <w:gridCol w:w="1547"/>
        <w:gridCol w:w="1288"/>
        <w:gridCol w:w="1412"/>
        <w:gridCol w:w="1260"/>
        <w:gridCol w:w="1260"/>
        <w:gridCol w:w="1029"/>
      </w:tblGrid>
      <w:tr w:rsidR="00501D1F" w:rsidRPr="00D31FD6" w:rsidTr="00256433">
        <w:trPr>
          <w:trHeight w:val="1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N п/п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ED7905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501D1F" w:rsidRPr="00D31FD6" w:rsidTr="00256433">
        <w:trPr>
          <w:trHeight w:val="1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Волоколамского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2216B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D31FD6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2216B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D31FD6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2216B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D31FD6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2216B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D31FD6">
              <w:rPr>
                <w:sz w:val="24"/>
                <w:szCs w:val="24"/>
              </w:rPr>
              <w:t xml:space="preserve"> год </w:t>
            </w:r>
          </w:p>
        </w:tc>
      </w:tr>
      <w:tr w:rsidR="00501D1F" w:rsidRPr="00D31FD6" w:rsidTr="00256433">
        <w:trPr>
          <w:trHeight w:val="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11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12</w:t>
            </w:r>
          </w:p>
        </w:tc>
      </w:tr>
      <w:tr w:rsidR="00501D1F" w:rsidRPr="00D31FD6" w:rsidTr="00256433">
        <w:trPr>
          <w:trHeight w:val="24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1.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окружающей среды (проведение работ по оценке качества атмосферного воздуха)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исследуемых компонентов окружающей природной среды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56433" w:rsidRDefault="00501D1F" w:rsidP="00F86FF1">
            <w:pPr>
              <w:pStyle w:val="ConsPlusNormal"/>
              <w:rPr>
                <w:sz w:val="22"/>
                <w:szCs w:val="22"/>
              </w:rPr>
            </w:pPr>
            <w:r w:rsidRPr="00256433">
              <w:rPr>
                <w:sz w:val="22"/>
                <w:szCs w:val="22"/>
              </w:rPr>
              <w:t>единица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585C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01D1F" w:rsidRPr="00D31FD6" w:rsidTr="00F86FF1">
        <w:trPr>
          <w:trHeight w:val="10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D31FD6">
              <w:rPr>
                <w:sz w:val="24"/>
                <w:szCs w:val="24"/>
              </w:rPr>
              <w:t>2.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25643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Экологическое воспитание и информирование населения     (проведение Дней от экологической опасности, акции,  конференций и другие)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8204F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картографических материалов и баз данных по выделенным экологическим проблемам на территории района.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Default="00501D1F" w:rsidP="00F86FF1">
            <w:pPr>
              <w:pStyle w:val="ConsPlusNormal"/>
              <w:rPr>
                <w:sz w:val="22"/>
                <w:szCs w:val="22"/>
              </w:rPr>
            </w:pPr>
            <w:r w:rsidRPr="00256433">
              <w:rPr>
                <w:sz w:val="22"/>
                <w:szCs w:val="22"/>
              </w:rPr>
              <w:t>Единица</w:t>
            </w:r>
          </w:p>
          <w:p w:rsidR="00501D1F" w:rsidRDefault="00501D1F" w:rsidP="00F86FF1">
            <w:pPr>
              <w:pStyle w:val="ConsPlusNormal"/>
              <w:rPr>
                <w:sz w:val="22"/>
                <w:szCs w:val="22"/>
              </w:rPr>
            </w:pPr>
          </w:p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585C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4017FA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4017FA">
              <w:rPr>
                <w:sz w:val="24"/>
                <w:szCs w:val="24"/>
              </w:rPr>
              <w:t>0,33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4017FA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4017FA">
              <w:rPr>
                <w:sz w:val="24"/>
                <w:szCs w:val="24"/>
              </w:rPr>
              <w:t>0,66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4017FA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 w:rsidRPr="004017FA">
              <w:rPr>
                <w:sz w:val="24"/>
                <w:szCs w:val="24"/>
              </w:rPr>
              <w:t>1</w:t>
            </w:r>
          </w:p>
        </w:tc>
      </w:tr>
      <w:tr w:rsidR="00501D1F" w:rsidRPr="00D31FD6" w:rsidTr="00F86FF1">
        <w:trPr>
          <w:trHeight w:val="10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по экологическому воспитанию и просвещению населения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 w:rsidRPr="00256433">
              <w:rPr>
                <w:sz w:val="22"/>
                <w:szCs w:val="22"/>
              </w:rPr>
              <w:t>единица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585C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01D1F" w:rsidRPr="00D31FD6" w:rsidTr="00F86FF1">
        <w:trPr>
          <w:trHeight w:val="100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Default="00501D1F" w:rsidP="00F86FF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F86FF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25643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тыс. чел.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585C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585C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585C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D31FD6" w:rsidRDefault="00501D1F" w:rsidP="00585C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</w:tbl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Pr="000C3CAD" w:rsidRDefault="00501D1F" w:rsidP="00107E6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Pr="000C3C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2                                                                                                                                                                              </w:t>
      </w:r>
    </w:p>
    <w:p w:rsidR="00501D1F" w:rsidRDefault="00501D1F" w:rsidP="00107E6A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501D1F" w:rsidRPr="000C3CAD" w:rsidRDefault="00501D1F" w:rsidP="00107E6A">
      <w:pPr>
        <w:pStyle w:val="ConsPlusNonformat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Перечь</w:t>
      </w:r>
      <w:r w:rsidRPr="000C3CAD">
        <w:rPr>
          <w:rFonts w:ascii="Arial" w:hAnsi="Arial" w:cs="Arial"/>
          <w:sz w:val="24"/>
          <w:szCs w:val="24"/>
        </w:rPr>
        <w:t xml:space="preserve"> мероприятий муниципальной программы</w:t>
      </w:r>
      <w:r>
        <w:rPr>
          <w:rFonts w:ascii="Arial" w:hAnsi="Arial" w:cs="Arial"/>
          <w:sz w:val="24"/>
          <w:szCs w:val="24"/>
        </w:rPr>
        <w:t xml:space="preserve"> </w:t>
      </w:r>
    </w:p>
    <w:p w:rsidR="00501D1F" w:rsidRPr="00B408A4" w:rsidRDefault="00501D1F" w:rsidP="00B408A4">
      <w:pPr>
        <w:widowControl w:val="0"/>
        <w:autoSpaceDE w:val="0"/>
        <w:autoSpaceDN w:val="0"/>
        <w:adjustRightInd w:val="0"/>
        <w:jc w:val="center"/>
        <w:rPr>
          <w:rFonts w:ascii="Arial" w:eastAsia="Batang" w:hAnsi="Arial" w:cs="Arial"/>
          <w:lang w:eastAsia="en-US"/>
        </w:rPr>
      </w:pPr>
      <w:r w:rsidRPr="00B408A4">
        <w:rPr>
          <w:rFonts w:ascii="Arial" w:eastAsia="Batang" w:hAnsi="Arial" w:cs="Arial"/>
          <w:lang w:eastAsia="en-US"/>
        </w:rPr>
        <w:t>«Экология и окружающая среда  Волоколамского муниципального района на 2015-2019 годы»</w:t>
      </w:r>
    </w:p>
    <w:p w:rsidR="00501D1F" w:rsidRPr="00876F14" w:rsidRDefault="00501D1F" w:rsidP="00107E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5867" w:type="dxa"/>
        <w:tblInd w:w="-4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701"/>
        <w:gridCol w:w="1701"/>
        <w:gridCol w:w="1701"/>
        <w:gridCol w:w="1418"/>
        <w:gridCol w:w="992"/>
        <w:gridCol w:w="992"/>
        <w:gridCol w:w="851"/>
        <w:gridCol w:w="1134"/>
        <w:gridCol w:w="992"/>
        <w:gridCol w:w="992"/>
        <w:gridCol w:w="1134"/>
        <w:gridCol w:w="993"/>
        <w:gridCol w:w="699"/>
      </w:tblGrid>
      <w:tr w:rsidR="00501D1F" w:rsidRPr="00876F14" w:rsidTr="00585C02">
        <w:trPr>
          <w:trHeight w:val="1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N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A20F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 xml:space="preserve">Объем финансирования мероприятия в текущем финансовом году (тыс. руб.)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Всего (тыс. руб.)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Объем финансирования по годам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Ответственный за выполнение мероприятия подпрограммы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tabs>
                <w:tab w:val="left" w:pos="723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Результаты выполнения мероприятий подпрограммы</w:t>
            </w:r>
          </w:p>
          <w:p w:rsidR="00501D1F" w:rsidRPr="00876F14" w:rsidRDefault="00501D1F" w:rsidP="00F86FF1">
            <w:pPr>
              <w:rPr>
                <w:rFonts w:ascii="Arial" w:hAnsi="Arial" w:cs="Arial"/>
              </w:rPr>
            </w:pPr>
          </w:p>
          <w:p w:rsidR="00501D1F" w:rsidRPr="00876F14" w:rsidRDefault="00501D1F" w:rsidP="00F86FF1">
            <w:pPr>
              <w:rPr>
                <w:rFonts w:ascii="Arial" w:hAnsi="Arial" w:cs="Arial"/>
              </w:rPr>
            </w:pPr>
          </w:p>
          <w:p w:rsidR="00501D1F" w:rsidRPr="00876F14" w:rsidRDefault="00501D1F" w:rsidP="00F86FF1">
            <w:pPr>
              <w:ind w:firstLine="708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1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061C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  <w:r w:rsidRPr="00876F1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061C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  <w:r w:rsidRPr="00876F1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061C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  <w:r w:rsidRPr="00876F1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061C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  <w:r w:rsidRPr="00876F1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061C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  <w:r w:rsidRPr="00876F1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14</w:t>
            </w:r>
          </w:p>
        </w:tc>
      </w:tr>
      <w:tr w:rsidR="00501D1F" w:rsidRPr="00876F14" w:rsidTr="00585C0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585C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7"/>
              <w:rPr>
                <w:rFonts w:ascii="Arial" w:hAnsi="Arial" w:cs="Arial"/>
              </w:rPr>
            </w:pPr>
            <w:r>
              <w:rPr>
                <w:rFonts w:ascii="Arial" w:eastAsia="Batang" w:hAnsi="Arial" w:cs="Arial"/>
                <w:lang w:eastAsia="en-US"/>
              </w:rPr>
              <w:t>Проведение мониторинга окружающей среды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585C02" w:rsidRDefault="00501D1F" w:rsidP="00585C0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85C02">
              <w:rPr>
                <w:rFonts w:ascii="Arial" w:hAnsi="Arial" w:cs="Arial"/>
              </w:rPr>
              <w:t xml:space="preserve">Проведение открытого конкурса – </w:t>
            </w:r>
            <w:r>
              <w:rPr>
                <w:rFonts w:ascii="Arial" w:hAnsi="Arial" w:cs="Arial"/>
              </w:rPr>
              <w:t>2</w:t>
            </w:r>
            <w:r w:rsidRPr="00585C02">
              <w:rPr>
                <w:rFonts w:ascii="Arial" w:hAnsi="Arial" w:cs="Arial"/>
              </w:rPr>
              <w:t xml:space="preserve"> к</w:t>
            </w:r>
            <w:r>
              <w:rPr>
                <w:rFonts w:ascii="Arial" w:hAnsi="Arial" w:cs="Arial"/>
              </w:rPr>
              <w:t>вартал;  заключение контракта -2</w:t>
            </w:r>
            <w:r w:rsidRPr="00585C02">
              <w:rPr>
                <w:rFonts w:ascii="Arial" w:hAnsi="Arial" w:cs="Arial"/>
              </w:rPr>
              <w:t xml:space="preserve"> квартал; срок выполнения работ - декабрь</w:t>
            </w:r>
          </w:p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061CE7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61CE7">
              <w:rPr>
                <w:rFonts w:ascii="Arial" w:hAnsi="Arial" w:cs="Arial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ЖКХ, транспорт и экологии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 xml:space="preserve">Средства бюджета </w:t>
            </w:r>
            <w:r>
              <w:rPr>
                <w:rFonts w:ascii="Arial" w:hAnsi="Arial" w:cs="Arial"/>
              </w:rPr>
              <w:t>Волоколамского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C379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061CE7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61CE7">
              <w:rPr>
                <w:rFonts w:ascii="Arial" w:hAnsi="Arial" w:cs="Arial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Средства  бюджета</w:t>
            </w:r>
            <w:r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175B2">
              <w:rPr>
                <w:rFonts w:ascii="Arial" w:hAnsi="Arial" w:cs="Arial"/>
              </w:rPr>
              <w:t>Экологическое образование и воспитание, информирование и пропаганда экологических знаний  населения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576,7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ЖКХ, транспорт и экологии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 xml:space="preserve">Средства бюджета </w:t>
            </w:r>
            <w:r>
              <w:rPr>
                <w:rFonts w:ascii="Arial" w:hAnsi="Arial" w:cs="Arial"/>
              </w:rPr>
              <w:t>Волоколамского муниципального района</w:t>
            </w:r>
            <w:r w:rsidRPr="00876F1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576,7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2.1.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6A1011">
            <w:pPr>
              <w:rPr>
                <w:rFonts w:ascii="Arial" w:hAnsi="Arial" w:cs="Arial"/>
              </w:rPr>
            </w:pPr>
            <w:r w:rsidRPr="002175B2">
              <w:rPr>
                <w:rFonts w:ascii="Arial" w:hAnsi="Arial" w:cs="Arial"/>
              </w:rPr>
              <w:t>Разработка и издание Экологического атласа Волоколамского муниципального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585C02" w:rsidRDefault="00501D1F" w:rsidP="00F86FF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85C02">
              <w:rPr>
                <w:rFonts w:ascii="Arial" w:hAnsi="Arial" w:cs="Arial"/>
              </w:rPr>
              <w:t xml:space="preserve">Проведение открытого конкурса – </w:t>
            </w:r>
            <w:r>
              <w:rPr>
                <w:rFonts w:ascii="Arial" w:hAnsi="Arial" w:cs="Arial"/>
              </w:rPr>
              <w:t>2</w:t>
            </w:r>
            <w:r w:rsidRPr="00585C02">
              <w:rPr>
                <w:rFonts w:ascii="Arial" w:hAnsi="Arial" w:cs="Arial"/>
              </w:rPr>
              <w:t xml:space="preserve"> квартал;  заключение контракта -</w:t>
            </w:r>
            <w:r>
              <w:rPr>
                <w:rFonts w:ascii="Arial" w:hAnsi="Arial" w:cs="Arial"/>
              </w:rPr>
              <w:t>2</w:t>
            </w:r>
            <w:r w:rsidRPr="00585C02">
              <w:rPr>
                <w:rFonts w:ascii="Arial" w:hAnsi="Arial" w:cs="Arial"/>
              </w:rPr>
              <w:t xml:space="preserve"> квартал; срок выполнения работ - декабрь</w:t>
            </w:r>
          </w:p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2868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ЖКХ, транспорт и экологии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 xml:space="preserve">Средства бюджета </w:t>
            </w:r>
            <w:r>
              <w:rPr>
                <w:rFonts w:ascii="Arial" w:hAnsi="Arial" w:cs="Arial"/>
              </w:rPr>
              <w:t>Волоколамского муниципального района</w:t>
            </w:r>
            <w:r w:rsidRPr="00876F1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B408A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175B2">
              <w:rPr>
                <w:rFonts w:ascii="Arial" w:eastAsia="Batang" w:hAnsi="Arial" w:cs="Arial"/>
                <w:lang w:eastAsia="en-US"/>
              </w:rPr>
              <w:t xml:space="preserve">Организация проведения  в </w:t>
            </w:r>
            <w:r>
              <w:rPr>
                <w:rFonts w:ascii="Arial" w:eastAsia="Batang" w:hAnsi="Arial" w:cs="Arial"/>
                <w:lang w:eastAsia="en-US"/>
              </w:rPr>
              <w:t>Волоколамском муниципальном районе</w:t>
            </w:r>
            <w:r w:rsidRPr="002175B2">
              <w:rPr>
                <w:rFonts w:ascii="Arial" w:eastAsia="Batang" w:hAnsi="Arial" w:cs="Arial"/>
                <w:lang w:eastAsia="en-US"/>
              </w:rPr>
              <w:t xml:space="preserve"> Общероссийских Дней защиты  от Экологической опасности,  Всемирного дня охраны природы, акций, конференций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366,1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ЖКХ, транспорт и экологии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 xml:space="preserve">Средства бюджета </w:t>
            </w:r>
            <w:r>
              <w:rPr>
                <w:rFonts w:ascii="Arial" w:hAnsi="Arial" w:cs="Arial"/>
              </w:rPr>
              <w:t>Волоколамского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A26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366,1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175B2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A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F86FF1" w:rsidRDefault="00501D1F" w:rsidP="00ED79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6FF1">
              <w:rPr>
                <w:rFonts w:ascii="Arial" w:hAnsi="Arial" w:cs="Arial"/>
              </w:rPr>
              <w:t>Экологическое обучение руководителей предприятий, организаций (независимо от форм собственности)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ЖКХ, транспорт и экологии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 xml:space="preserve">Средства бюджета </w:t>
            </w:r>
            <w:r>
              <w:rPr>
                <w:rFonts w:ascii="Arial" w:hAnsi="Arial" w:cs="Arial"/>
              </w:rPr>
              <w:t>Волоколамского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6F1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B408A4" w:rsidRDefault="00501D1F" w:rsidP="00B408A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408A4">
              <w:rPr>
                <w:rFonts w:ascii="Arial" w:hAnsi="Arial" w:cs="Arial"/>
                <w:b/>
              </w:rPr>
              <w:t>Итого по годам: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5864,4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1017,4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1176,4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1315,4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1455,2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B408A4" w:rsidRDefault="00501D1F" w:rsidP="00B408A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408A4">
              <w:rPr>
                <w:rFonts w:ascii="Arial" w:hAnsi="Arial" w:cs="Arial"/>
                <w:b/>
              </w:rPr>
              <w:t>Средства бюджета Волоколамского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5864,4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1017,4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1176,4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1315,4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1455,2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B408A4" w:rsidRDefault="00501D1F" w:rsidP="00B408A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408A4">
              <w:rPr>
                <w:rFonts w:ascii="Arial" w:hAnsi="Arial" w:cs="Arial"/>
                <w:b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01D1F" w:rsidRPr="00876F14" w:rsidTr="00585C02">
        <w:trPr>
          <w:trHeight w:val="250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B408A4" w:rsidRDefault="00501D1F" w:rsidP="00B408A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408A4">
              <w:rPr>
                <w:rFonts w:ascii="Arial" w:hAnsi="Arial" w:cs="Arial"/>
                <w:b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F86F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9A0AC3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A0AC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876F14" w:rsidRDefault="00501D1F" w:rsidP="00170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501D1F" w:rsidRPr="00876F14" w:rsidRDefault="00501D1F" w:rsidP="00107E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1D1F" w:rsidRDefault="00501D1F" w:rsidP="00170C8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170C8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Pr="00651A01" w:rsidRDefault="00501D1F" w:rsidP="002175B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Pr="00651A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</w:t>
      </w:r>
    </w:p>
    <w:p w:rsidR="00501D1F" w:rsidRDefault="00501D1F" w:rsidP="002175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01D1F" w:rsidRPr="00651A01" w:rsidRDefault="00501D1F" w:rsidP="002175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651A01">
        <w:rPr>
          <w:rFonts w:ascii="Arial" w:hAnsi="Arial" w:cs="Arial"/>
        </w:rPr>
        <w:t>боснования финансовых ресурсов,</w:t>
      </w:r>
    </w:p>
    <w:p w:rsidR="00501D1F" w:rsidRDefault="00501D1F" w:rsidP="002175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51A01">
        <w:rPr>
          <w:rFonts w:ascii="Arial" w:hAnsi="Arial" w:cs="Arial"/>
        </w:rPr>
        <w:t xml:space="preserve">необходимых для реализации мероприятий </w:t>
      </w:r>
      <w:r>
        <w:rPr>
          <w:rFonts w:ascii="Arial" w:hAnsi="Arial" w:cs="Arial"/>
        </w:rPr>
        <w:t xml:space="preserve">муниципальной </w:t>
      </w:r>
      <w:r w:rsidRPr="00651A01">
        <w:rPr>
          <w:rFonts w:ascii="Arial" w:hAnsi="Arial" w:cs="Arial"/>
        </w:rPr>
        <w:t>программы</w:t>
      </w:r>
      <w:r>
        <w:rPr>
          <w:rFonts w:ascii="Arial" w:hAnsi="Arial" w:cs="Arial"/>
        </w:rPr>
        <w:t xml:space="preserve"> </w:t>
      </w:r>
    </w:p>
    <w:p w:rsidR="00501D1F" w:rsidRPr="00107E6A" w:rsidRDefault="00501D1F" w:rsidP="002175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107E6A">
        <w:rPr>
          <w:rFonts w:ascii="Arial" w:eastAsia="Batang" w:hAnsi="Arial" w:cs="Arial"/>
          <w:lang w:eastAsia="en-US"/>
        </w:rPr>
        <w:t>Экология и окружающая среда  Волоколамского муниципального района на 2015-2019 годы</w:t>
      </w:r>
      <w:r>
        <w:rPr>
          <w:rFonts w:ascii="Arial" w:eastAsia="Batang" w:hAnsi="Arial" w:cs="Arial"/>
          <w:lang w:eastAsia="en-US"/>
        </w:rPr>
        <w:t>»</w:t>
      </w:r>
    </w:p>
    <w:p w:rsidR="00501D1F" w:rsidRPr="00651A01" w:rsidRDefault="00501D1F" w:rsidP="002175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4258"/>
        <w:gridCol w:w="2300"/>
        <w:gridCol w:w="2800"/>
        <w:gridCol w:w="3701"/>
        <w:gridCol w:w="2108"/>
      </w:tblGrid>
      <w:tr w:rsidR="00501D1F" w:rsidRPr="00651A01" w:rsidTr="00EE3A8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A20FA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585C02">
            <w:pPr>
              <w:pStyle w:val="ConsPlusCell"/>
              <w:jc w:val="center"/>
              <w:rPr>
                <w:sz w:val="24"/>
                <w:szCs w:val="24"/>
              </w:rPr>
            </w:pPr>
            <w:r w:rsidRPr="004962E0">
              <w:rPr>
                <w:sz w:val="24"/>
                <w:szCs w:val="24"/>
              </w:rPr>
              <w:t xml:space="preserve">Наименование   </w:t>
            </w:r>
            <w:r w:rsidRPr="004962E0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A20FA9">
            <w:pPr>
              <w:pStyle w:val="ConsPlusCell"/>
              <w:jc w:val="center"/>
              <w:rPr>
                <w:sz w:val="24"/>
                <w:szCs w:val="24"/>
              </w:rPr>
            </w:pPr>
            <w:r w:rsidRPr="004962E0">
              <w:rPr>
                <w:sz w:val="24"/>
                <w:szCs w:val="24"/>
              </w:rPr>
              <w:t xml:space="preserve">Источник        </w:t>
            </w:r>
            <w:r w:rsidRPr="004962E0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A20FA9">
            <w:pPr>
              <w:pStyle w:val="ConsPlusCell"/>
              <w:rPr>
                <w:sz w:val="24"/>
                <w:szCs w:val="24"/>
              </w:rPr>
            </w:pPr>
            <w:r w:rsidRPr="004962E0">
              <w:rPr>
                <w:sz w:val="24"/>
                <w:szCs w:val="24"/>
              </w:rPr>
              <w:t xml:space="preserve">Расчет необходимых </w:t>
            </w:r>
            <w:r w:rsidRPr="004962E0">
              <w:rPr>
                <w:sz w:val="24"/>
                <w:szCs w:val="24"/>
              </w:rPr>
              <w:br/>
              <w:t>финансовых ресурсов</w:t>
            </w:r>
            <w:r w:rsidRPr="004962E0">
              <w:rPr>
                <w:sz w:val="24"/>
                <w:szCs w:val="24"/>
              </w:rPr>
              <w:br/>
              <w:t xml:space="preserve">на реализацию      </w:t>
            </w:r>
            <w:r w:rsidRPr="004962E0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A20FA9">
            <w:pPr>
              <w:pStyle w:val="ConsPlusCell"/>
              <w:rPr>
                <w:sz w:val="24"/>
                <w:szCs w:val="24"/>
              </w:rPr>
            </w:pPr>
            <w:r w:rsidRPr="004962E0">
              <w:rPr>
                <w:sz w:val="24"/>
                <w:szCs w:val="24"/>
              </w:rPr>
              <w:t xml:space="preserve">Общий объем финансовых  </w:t>
            </w:r>
            <w:r w:rsidRPr="004962E0">
              <w:rPr>
                <w:sz w:val="24"/>
                <w:szCs w:val="24"/>
              </w:rPr>
              <w:br/>
              <w:t xml:space="preserve">ресурсов, необходимых   </w:t>
            </w:r>
            <w:r w:rsidRPr="004962E0">
              <w:rPr>
                <w:sz w:val="24"/>
                <w:szCs w:val="24"/>
              </w:rPr>
              <w:br/>
              <w:t xml:space="preserve">для реализации          </w:t>
            </w:r>
            <w:r w:rsidRPr="004962E0">
              <w:rPr>
                <w:sz w:val="24"/>
                <w:szCs w:val="24"/>
              </w:rPr>
              <w:br/>
              <w:t>мероприятия, в том числе</w:t>
            </w:r>
            <w:r w:rsidRPr="004962E0">
              <w:rPr>
                <w:sz w:val="24"/>
                <w:szCs w:val="24"/>
              </w:rPr>
              <w:br/>
              <w:t>по годам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A20FA9">
            <w:pPr>
              <w:pStyle w:val="ConsPlusCell"/>
              <w:rPr>
                <w:sz w:val="24"/>
                <w:szCs w:val="24"/>
              </w:rPr>
            </w:pPr>
            <w:r w:rsidRPr="004962E0">
              <w:rPr>
                <w:sz w:val="24"/>
                <w:szCs w:val="24"/>
              </w:rPr>
              <w:t xml:space="preserve">Эксплуатационные      </w:t>
            </w:r>
            <w:r w:rsidRPr="004962E0">
              <w:rPr>
                <w:sz w:val="24"/>
                <w:szCs w:val="24"/>
              </w:rPr>
              <w:br/>
              <w:t>расходы, возникающие в</w:t>
            </w:r>
            <w:r w:rsidRPr="004962E0">
              <w:rPr>
                <w:sz w:val="24"/>
                <w:szCs w:val="24"/>
              </w:rPr>
              <w:br/>
              <w:t xml:space="preserve">результате реализации </w:t>
            </w:r>
            <w:r w:rsidRPr="004962E0">
              <w:rPr>
                <w:sz w:val="24"/>
                <w:szCs w:val="24"/>
              </w:rPr>
              <w:br/>
              <w:t>мероприятия</w:t>
            </w:r>
          </w:p>
        </w:tc>
      </w:tr>
      <w:tr w:rsidR="00501D1F" w:rsidRPr="00651A01" w:rsidTr="00EE3A8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01D1F" w:rsidRPr="00651A01" w:rsidTr="00EE3A8E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EE3A8E" w:rsidRDefault="00501D1F" w:rsidP="00585C02">
            <w:pPr>
              <w:pStyle w:val="ConsPlusCell"/>
              <w:rPr>
                <w:sz w:val="24"/>
                <w:szCs w:val="24"/>
              </w:rPr>
            </w:pPr>
            <w:r w:rsidRPr="00EE3A8E">
              <w:rPr>
                <w:sz w:val="24"/>
                <w:szCs w:val="24"/>
              </w:rPr>
              <w:t xml:space="preserve">Проведение мониторинга состояния атмосферного воздуха   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A20FA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Волоколамского муниципального района</w:t>
            </w:r>
          </w:p>
        </w:tc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5883" w:rsidRDefault="00501D1F" w:rsidP="00A20FA9">
            <w:pPr>
              <w:pStyle w:val="NormalWeb"/>
              <w:spacing w:before="0" w:beforeAutospacing="0" w:after="225" w:afterAutospacing="0" w:line="300" w:lineRule="atLeast"/>
              <w:jc w:val="center"/>
              <w:rPr>
                <w:rStyle w:val="apple-converted-space"/>
                <w:rFonts w:ascii="Arial" w:hAnsi="Arial" w:cs="Arial"/>
              </w:rPr>
            </w:pPr>
            <w:r w:rsidRPr="00495883">
              <w:rPr>
                <w:rStyle w:val="apple-converted-space"/>
                <w:rFonts w:ascii="Arial" w:hAnsi="Arial" w:cs="Arial"/>
              </w:rPr>
              <w:t>В соответствии с локально-сметным расчетом</w:t>
            </w:r>
          </w:p>
          <w:p w:rsidR="00501D1F" w:rsidRPr="00BA1A8E" w:rsidRDefault="00501D1F" w:rsidP="00F86FF1">
            <w:pPr>
              <w:pStyle w:val="NormalWeb"/>
              <w:spacing w:after="225" w:line="300" w:lineRule="atLeast"/>
              <w:jc w:val="center"/>
              <w:rPr>
                <w:rStyle w:val="apple-converted-space"/>
                <w:rFonts w:ascii="Arial" w:hAnsi="Arial" w:cs="Arial"/>
              </w:rPr>
            </w:pPr>
          </w:p>
        </w:tc>
        <w:tc>
          <w:tcPr>
            <w:tcW w:w="3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Всего:</w:t>
            </w:r>
            <w:r>
              <w:rPr>
                <w:rFonts w:ascii="Arial" w:eastAsia="Batang" w:hAnsi="Arial" w:cs="Arial"/>
              </w:rPr>
              <w:t xml:space="preserve"> 3663,1</w:t>
            </w:r>
            <w:r w:rsidRPr="00EE3A8E">
              <w:rPr>
                <w:rFonts w:ascii="Arial" w:eastAsia="Batang" w:hAnsi="Arial" w:cs="Arial"/>
              </w:rPr>
              <w:t xml:space="preserve"> тыс. руб., в том числе по годам: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2015 г. </w:t>
            </w:r>
            <w:r>
              <w:rPr>
                <w:rFonts w:ascii="Arial" w:eastAsia="Batang" w:hAnsi="Arial" w:cs="Arial"/>
              </w:rPr>
              <w:t>– 600,0 тыс.руб.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2016 г. -</w:t>
            </w:r>
            <w:r>
              <w:rPr>
                <w:rFonts w:ascii="Arial" w:eastAsia="Batang" w:hAnsi="Arial" w:cs="Arial"/>
              </w:rPr>
              <w:t xml:space="preserve"> 660</w:t>
            </w:r>
            <w:r w:rsidRPr="00EE3A8E">
              <w:rPr>
                <w:rFonts w:ascii="Arial" w:eastAsia="Batang" w:hAnsi="Arial" w:cs="Arial"/>
              </w:rPr>
              <w:t>,0 тыс. руб.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2017 г. </w:t>
            </w:r>
            <w:r>
              <w:rPr>
                <w:rFonts w:ascii="Arial" w:eastAsia="Batang" w:hAnsi="Arial" w:cs="Arial"/>
              </w:rPr>
              <w:t xml:space="preserve">– 726,0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2018 г. - </w:t>
            </w:r>
            <w:r>
              <w:rPr>
                <w:rFonts w:ascii="Arial" w:eastAsia="Batang" w:hAnsi="Arial" w:cs="Arial"/>
              </w:rPr>
              <w:t xml:space="preserve"> 798,6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2019 г. -</w:t>
            </w:r>
            <w:r>
              <w:rPr>
                <w:rFonts w:ascii="Arial" w:eastAsia="Batang" w:hAnsi="Arial" w:cs="Arial"/>
              </w:rPr>
              <w:t xml:space="preserve">  878,5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4962E0" w:rsidRDefault="00501D1F" w:rsidP="00107E6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rPr>
                <w:sz w:val="24"/>
                <w:szCs w:val="24"/>
              </w:rPr>
            </w:pPr>
          </w:p>
        </w:tc>
      </w:tr>
      <w:tr w:rsidR="00501D1F" w:rsidRPr="00651A01" w:rsidTr="00EE3A8E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A20FA9" w:rsidRDefault="00501D1F" w:rsidP="006A101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издание э</w:t>
            </w:r>
            <w:r w:rsidRPr="00A20FA9">
              <w:rPr>
                <w:sz w:val="24"/>
                <w:szCs w:val="24"/>
              </w:rPr>
              <w:t>кологического атласа Волоколамского муниципального района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A20FA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Волоколамского муниципального района</w:t>
            </w:r>
          </w:p>
        </w:tc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5883" w:rsidRDefault="00501D1F" w:rsidP="00A20FA9">
            <w:pPr>
              <w:pStyle w:val="NormalWeb"/>
              <w:spacing w:before="0" w:beforeAutospacing="0" w:after="225" w:afterAutospacing="0" w:line="300" w:lineRule="atLeast"/>
              <w:jc w:val="center"/>
              <w:rPr>
                <w:rStyle w:val="apple-converted-space"/>
                <w:rFonts w:ascii="Arial" w:hAnsi="Arial" w:cs="Arial"/>
              </w:rPr>
            </w:pPr>
            <w:r w:rsidRPr="00495883">
              <w:rPr>
                <w:rStyle w:val="apple-converted-space"/>
                <w:rFonts w:ascii="Arial" w:hAnsi="Arial" w:cs="Arial"/>
              </w:rPr>
              <w:t>В соответствии с локально-сметным расчетом</w:t>
            </w:r>
          </w:p>
          <w:p w:rsidR="00501D1F" w:rsidRPr="00BA1A8E" w:rsidRDefault="00501D1F" w:rsidP="00F86FF1">
            <w:pPr>
              <w:pStyle w:val="NormalWeb"/>
              <w:spacing w:after="225" w:line="300" w:lineRule="atLeast"/>
              <w:jc w:val="center"/>
              <w:rPr>
                <w:rStyle w:val="apple-converted-space"/>
                <w:rFonts w:ascii="Arial" w:hAnsi="Arial" w:cs="Arial"/>
              </w:rPr>
            </w:pPr>
          </w:p>
        </w:tc>
        <w:tc>
          <w:tcPr>
            <w:tcW w:w="3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Всего:</w:t>
            </w:r>
            <w:r>
              <w:rPr>
                <w:rFonts w:ascii="Arial" w:eastAsia="Batang" w:hAnsi="Arial" w:cs="Arial"/>
              </w:rPr>
              <w:t xml:space="preserve">  260,0 </w:t>
            </w:r>
            <w:r w:rsidRPr="00EE3A8E">
              <w:rPr>
                <w:rFonts w:ascii="Arial" w:eastAsia="Batang" w:hAnsi="Arial" w:cs="Arial"/>
              </w:rPr>
              <w:t>тыс. руб., в том числе по годам: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2015 г. </w:t>
            </w:r>
            <w:r>
              <w:rPr>
                <w:rFonts w:ascii="Arial" w:eastAsia="Batang" w:hAnsi="Arial" w:cs="Arial"/>
              </w:rPr>
              <w:t>– 0 тыс.руб.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2016 г. -</w:t>
            </w:r>
            <w:r>
              <w:rPr>
                <w:rFonts w:ascii="Arial" w:eastAsia="Batang" w:hAnsi="Arial" w:cs="Arial"/>
              </w:rPr>
              <w:t xml:space="preserve"> 0 </w:t>
            </w:r>
            <w:r w:rsidRPr="00EE3A8E">
              <w:rPr>
                <w:rFonts w:ascii="Arial" w:eastAsia="Batang" w:hAnsi="Arial" w:cs="Arial"/>
              </w:rPr>
              <w:t xml:space="preserve"> тыс. руб.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2017 г. </w:t>
            </w:r>
            <w:r>
              <w:rPr>
                <w:rFonts w:ascii="Arial" w:eastAsia="Batang" w:hAnsi="Arial" w:cs="Arial"/>
              </w:rPr>
              <w:t xml:space="preserve">–  60,0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2018 г. - </w:t>
            </w:r>
            <w:r>
              <w:rPr>
                <w:rFonts w:ascii="Arial" w:eastAsia="Batang" w:hAnsi="Arial" w:cs="Arial"/>
              </w:rPr>
              <w:t xml:space="preserve"> 90,0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EE3A8E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2019 г. -</w:t>
            </w:r>
            <w:r>
              <w:rPr>
                <w:rFonts w:ascii="Arial" w:eastAsia="Batang" w:hAnsi="Arial" w:cs="Arial"/>
              </w:rPr>
              <w:t xml:space="preserve">  110,0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4962E0" w:rsidRDefault="00501D1F" w:rsidP="00107E6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rPr>
                <w:sz w:val="24"/>
                <w:szCs w:val="24"/>
              </w:rPr>
            </w:pPr>
          </w:p>
        </w:tc>
      </w:tr>
      <w:tr w:rsidR="00501D1F" w:rsidRPr="00651A01" w:rsidTr="00052765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A20FA9" w:rsidRDefault="00501D1F" w:rsidP="00107E6A">
            <w:pPr>
              <w:pStyle w:val="ConsPlusCell"/>
              <w:rPr>
                <w:sz w:val="24"/>
                <w:szCs w:val="24"/>
              </w:rPr>
            </w:pPr>
            <w:r w:rsidRPr="00A20FA9">
              <w:rPr>
                <w:rFonts w:eastAsia="Batang" w:cs="Calibri"/>
                <w:sz w:val="24"/>
                <w:szCs w:val="24"/>
                <w:lang w:eastAsia="en-US"/>
              </w:rPr>
              <w:t>Организация проведения  в Волоколамском муниципальном районе Общероссийских Дней защиты  от экологической опасности,  Всемирного дня охраны природы и других тематических конкурсов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A20FA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Волоколамского муниципального района</w:t>
            </w:r>
          </w:p>
        </w:tc>
        <w:tc>
          <w:tcPr>
            <w:tcW w:w="2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5883" w:rsidRDefault="00501D1F" w:rsidP="00A20FA9">
            <w:pPr>
              <w:pStyle w:val="NormalWeb"/>
              <w:spacing w:before="0" w:beforeAutospacing="0" w:after="225" w:afterAutospacing="0" w:line="300" w:lineRule="atLeast"/>
              <w:jc w:val="center"/>
              <w:rPr>
                <w:rStyle w:val="apple-converted-space"/>
                <w:rFonts w:ascii="Arial" w:hAnsi="Arial" w:cs="Arial"/>
              </w:rPr>
            </w:pPr>
            <w:r w:rsidRPr="00495883">
              <w:rPr>
                <w:rStyle w:val="apple-converted-space"/>
                <w:rFonts w:ascii="Arial" w:hAnsi="Arial" w:cs="Arial"/>
              </w:rPr>
              <w:t>В соответствии с локально-сметным расчетом</w:t>
            </w:r>
          </w:p>
          <w:p w:rsidR="00501D1F" w:rsidRPr="00BA1A8E" w:rsidRDefault="00501D1F" w:rsidP="00F86FF1">
            <w:pPr>
              <w:pStyle w:val="NormalWeb"/>
              <w:spacing w:after="225" w:line="300" w:lineRule="atLeast"/>
              <w:jc w:val="center"/>
              <w:rPr>
                <w:rStyle w:val="apple-converted-space"/>
                <w:rFonts w:ascii="Arial" w:hAnsi="Arial" w:cs="Arial"/>
              </w:rPr>
            </w:pPr>
          </w:p>
        </w:tc>
        <w:tc>
          <w:tcPr>
            <w:tcW w:w="3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EE3A8E" w:rsidRDefault="00501D1F" w:rsidP="00A20FA9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Всего:</w:t>
            </w:r>
            <w:r>
              <w:rPr>
                <w:rFonts w:ascii="Arial" w:eastAsia="Batang" w:hAnsi="Arial" w:cs="Arial"/>
              </w:rPr>
              <w:t xml:space="preserve"> 1526,4 </w:t>
            </w:r>
            <w:r w:rsidRPr="00EE3A8E">
              <w:rPr>
                <w:rFonts w:ascii="Arial" w:eastAsia="Batang" w:hAnsi="Arial" w:cs="Arial"/>
              </w:rPr>
              <w:t>тыс. руб., в том числе по годам:</w:t>
            </w:r>
          </w:p>
          <w:p w:rsidR="00501D1F" w:rsidRPr="00EE3A8E" w:rsidRDefault="00501D1F" w:rsidP="00A20FA9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2015 г. </w:t>
            </w:r>
            <w:r>
              <w:rPr>
                <w:rFonts w:ascii="Arial" w:eastAsia="Batang" w:hAnsi="Arial" w:cs="Arial"/>
              </w:rPr>
              <w:t>– 250,0 тыс.руб.</w:t>
            </w:r>
          </w:p>
          <w:p w:rsidR="00501D1F" w:rsidRPr="00EE3A8E" w:rsidRDefault="00501D1F" w:rsidP="00A20FA9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2016 г. </w:t>
            </w:r>
            <w:r>
              <w:rPr>
                <w:rFonts w:ascii="Arial" w:eastAsia="Batang" w:hAnsi="Arial" w:cs="Arial"/>
              </w:rPr>
              <w:t xml:space="preserve">– 275,0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A20FA9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2017 г. </w:t>
            </w:r>
            <w:r>
              <w:rPr>
                <w:rFonts w:ascii="Arial" w:eastAsia="Batang" w:hAnsi="Arial" w:cs="Arial"/>
              </w:rPr>
              <w:t xml:space="preserve">– 302,5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A20FA9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2018 г. </w:t>
            </w:r>
            <w:r>
              <w:rPr>
                <w:rFonts w:ascii="Arial" w:eastAsia="Batang" w:hAnsi="Arial" w:cs="Arial"/>
              </w:rPr>
              <w:t>–</w:t>
            </w:r>
            <w:r w:rsidRPr="00EE3A8E">
              <w:rPr>
                <w:rFonts w:ascii="Arial" w:eastAsia="Batang" w:hAnsi="Arial" w:cs="Arial"/>
              </w:rPr>
              <w:t xml:space="preserve"> </w:t>
            </w:r>
            <w:r>
              <w:rPr>
                <w:rFonts w:ascii="Arial" w:eastAsia="Batang" w:hAnsi="Arial" w:cs="Arial"/>
              </w:rPr>
              <w:t xml:space="preserve">332,8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A20FA9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2019 г. </w:t>
            </w:r>
            <w:r>
              <w:rPr>
                <w:rFonts w:ascii="Arial" w:eastAsia="Batang" w:hAnsi="Arial" w:cs="Arial"/>
              </w:rPr>
              <w:t xml:space="preserve">– 366,1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4962E0" w:rsidRDefault="00501D1F" w:rsidP="00107E6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rPr>
                <w:sz w:val="24"/>
                <w:szCs w:val="24"/>
              </w:rPr>
            </w:pPr>
          </w:p>
        </w:tc>
      </w:tr>
      <w:tr w:rsidR="00501D1F" w:rsidRPr="00651A01" w:rsidTr="0005276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Default="00501D1F" w:rsidP="00107E6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734AD7" w:rsidRDefault="00501D1F" w:rsidP="00107E6A">
            <w:pPr>
              <w:pStyle w:val="ConsPlusCell"/>
              <w:rPr>
                <w:rFonts w:eastAsia="Batang" w:cs="Calibri"/>
                <w:sz w:val="24"/>
                <w:szCs w:val="24"/>
                <w:lang w:eastAsia="en-US"/>
              </w:rPr>
            </w:pPr>
            <w:r w:rsidRPr="00734AD7">
              <w:rPr>
                <w:sz w:val="24"/>
                <w:szCs w:val="24"/>
              </w:rPr>
              <w:t>Экологическое обучение руководителей предприятий, организаций (независимо от форм собственности)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Default="00501D1F" w:rsidP="00A20FA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Волоколамского муниципального района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5883" w:rsidRDefault="00501D1F" w:rsidP="00052765">
            <w:pPr>
              <w:pStyle w:val="NormalWeb"/>
              <w:spacing w:before="0" w:beforeAutospacing="0" w:after="225" w:afterAutospacing="0" w:line="300" w:lineRule="atLeast"/>
              <w:jc w:val="center"/>
              <w:rPr>
                <w:rStyle w:val="apple-converted-space"/>
                <w:rFonts w:ascii="Arial" w:hAnsi="Arial" w:cs="Arial"/>
              </w:rPr>
            </w:pPr>
            <w:r w:rsidRPr="00495883">
              <w:rPr>
                <w:rStyle w:val="apple-converted-space"/>
                <w:rFonts w:ascii="Arial" w:hAnsi="Arial" w:cs="Arial"/>
              </w:rPr>
              <w:t>В соответствии с локально-сметным расчетом</w:t>
            </w:r>
          </w:p>
          <w:p w:rsidR="00501D1F" w:rsidRPr="00495883" w:rsidRDefault="00501D1F" w:rsidP="00A20FA9">
            <w:pPr>
              <w:pStyle w:val="NormalWeb"/>
              <w:spacing w:before="0" w:beforeAutospacing="0" w:after="225" w:afterAutospacing="0" w:line="300" w:lineRule="atLeast"/>
              <w:jc w:val="center"/>
              <w:rPr>
                <w:rStyle w:val="apple-converted-space"/>
                <w:rFonts w:ascii="Arial" w:hAnsi="Arial" w:cs="Arial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EE3A8E" w:rsidRDefault="00501D1F" w:rsidP="00052765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Всего:</w:t>
            </w:r>
            <w:r>
              <w:rPr>
                <w:rFonts w:ascii="Arial" w:eastAsia="Batang" w:hAnsi="Arial" w:cs="Arial"/>
              </w:rPr>
              <w:t xml:space="preserve">  414,9</w:t>
            </w:r>
            <w:r w:rsidRPr="00EE3A8E">
              <w:rPr>
                <w:rFonts w:ascii="Arial" w:eastAsia="Batang" w:hAnsi="Arial" w:cs="Arial"/>
              </w:rPr>
              <w:t xml:space="preserve"> тыс. руб., в том числе по годам:</w:t>
            </w:r>
          </w:p>
          <w:p w:rsidR="00501D1F" w:rsidRPr="00EE3A8E" w:rsidRDefault="00501D1F" w:rsidP="00052765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2015 г. </w:t>
            </w:r>
            <w:r>
              <w:rPr>
                <w:rFonts w:ascii="Arial" w:eastAsia="Batang" w:hAnsi="Arial" w:cs="Arial"/>
              </w:rPr>
              <w:t>–  50,0 тыс.руб.</w:t>
            </w:r>
          </w:p>
          <w:p w:rsidR="00501D1F" w:rsidRPr="00EE3A8E" w:rsidRDefault="00501D1F" w:rsidP="00052765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2016 г. -</w:t>
            </w:r>
            <w:r>
              <w:rPr>
                <w:rFonts w:ascii="Arial" w:eastAsia="Batang" w:hAnsi="Arial" w:cs="Arial"/>
              </w:rPr>
              <w:t xml:space="preserve">  82,4</w:t>
            </w:r>
            <w:r w:rsidRPr="00EE3A8E">
              <w:rPr>
                <w:rFonts w:ascii="Arial" w:eastAsia="Batang" w:hAnsi="Arial" w:cs="Arial"/>
              </w:rPr>
              <w:t xml:space="preserve"> тыс. руб.</w:t>
            </w:r>
          </w:p>
          <w:p w:rsidR="00501D1F" w:rsidRPr="00EE3A8E" w:rsidRDefault="00501D1F" w:rsidP="00052765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2017 г. </w:t>
            </w:r>
            <w:r>
              <w:rPr>
                <w:rFonts w:ascii="Arial" w:eastAsia="Batang" w:hAnsi="Arial" w:cs="Arial"/>
              </w:rPr>
              <w:t xml:space="preserve">–  87,9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052765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 xml:space="preserve">2018 г. - </w:t>
            </w:r>
            <w:r>
              <w:rPr>
                <w:rFonts w:ascii="Arial" w:eastAsia="Batang" w:hAnsi="Arial" w:cs="Arial"/>
              </w:rPr>
              <w:t xml:space="preserve"> 94,0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052765">
            <w:pPr>
              <w:rPr>
                <w:rFonts w:ascii="Arial" w:eastAsia="Batang" w:hAnsi="Arial" w:cs="Arial"/>
              </w:rPr>
            </w:pPr>
            <w:r w:rsidRPr="00EE3A8E">
              <w:rPr>
                <w:rFonts w:ascii="Arial" w:eastAsia="Batang" w:hAnsi="Arial" w:cs="Arial"/>
              </w:rPr>
              <w:t>2019 г. -</w:t>
            </w:r>
            <w:r>
              <w:rPr>
                <w:rFonts w:ascii="Arial" w:eastAsia="Batang" w:hAnsi="Arial" w:cs="Arial"/>
              </w:rPr>
              <w:t xml:space="preserve">  100,6 </w:t>
            </w:r>
            <w:r w:rsidRPr="00EE3A8E">
              <w:rPr>
                <w:rFonts w:ascii="Arial" w:eastAsia="Batang" w:hAnsi="Arial" w:cs="Arial"/>
              </w:rPr>
              <w:t>тыс. руб.</w:t>
            </w:r>
          </w:p>
          <w:p w:rsidR="00501D1F" w:rsidRPr="00EE3A8E" w:rsidRDefault="00501D1F" w:rsidP="00A20FA9">
            <w:pPr>
              <w:rPr>
                <w:rFonts w:ascii="Arial" w:eastAsia="Batang" w:hAnsi="Arial" w:cs="Arial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1F" w:rsidRPr="004962E0" w:rsidRDefault="00501D1F" w:rsidP="00107E6A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501D1F" w:rsidRPr="00651A01" w:rsidRDefault="00501D1F" w:rsidP="002175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C51C7C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C51C7C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C51C7C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C51C7C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C51C7C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C51C7C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C51C7C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2175B2">
      <w:pPr>
        <w:rPr>
          <w:b/>
        </w:rPr>
        <w:sectPr w:rsidR="00501D1F" w:rsidSect="00107E6A">
          <w:pgSz w:w="16838" w:h="11905" w:orient="landscape"/>
          <w:pgMar w:top="851" w:right="1134" w:bottom="1701" w:left="1134" w:header="720" w:footer="720" w:gutter="0"/>
          <w:cols w:space="720"/>
          <w:noEndnote/>
        </w:sectPr>
      </w:pPr>
    </w:p>
    <w:p w:rsidR="00501D1F" w:rsidRPr="006B507E" w:rsidRDefault="00501D1F" w:rsidP="002E79AD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Pr="006B50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</w:p>
    <w:p w:rsidR="00501D1F" w:rsidRPr="006B507E" w:rsidRDefault="00501D1F" w:rsidP="002E79A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</w:p>
    <w:p w:rsidR="00501D1F" w:rsidRDefault="00501D1F" w:rsidP="000C792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01D1F" w:rsidRPr="006B507E" w:rsidRDefault="00501D1F" w:rsidP="001609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6B507E">
        <w:rPr>
          <w:rFonts w:ascii="Arial" w:hAnsi="Arial" w:cs="Arial"/>
        </w:rPr>
        <w:t>ценка влияния изменения объема финансирования на изменение</w:t>
      </w:r>
    </w:p>
    <w:p w:rsidR="00501D1F" w:rsidRPr="006B507E" w:rsidRDefault="00501D1F" w:rsidP="001609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B507E">
        <w:rPr>
          <w:rFonts w:ascii="Arial" w:hAnsi="Arial" w:cs="Arial"/>
        </w:rPr>
        <w:t>значений целевых показателей эффективности</w:t>
      </w:r>
    </w:p>
    <w:p w:rsidR="00501D1F" w:rsidRPr="006B507E" w:rsidRDefault="00501D1F" w:rsidP="001609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B507E">
        <w:rPr>
          <w:rFonts w:ascii="Arial" w:hAnsi="Arial" w:cs="Arial"/>
        </w:rPr>
        <w:t xml:space="preserve">реализации </w:t>
      </w:r>
      <w:r>
        <w:rPr>
          <w:rFonts w:ascii="Arial" w:hAnsi="Arial" w:cs="Arial"/>
        </w:rPr>
        <w:t xml:space="preserve">муниципальной </w:t>
      </w:r>
      <w:r w:rsidRPr="006B507E">
        <w:rPr>
          <w:rFonts w:ascii="Arial" w:hAnsi="Arial" w:cs="Arial"/>
        </w:rPr>
        <w:t>подпрограммы</w:t>
      </w:r>
    </w:p>
    <w:p w:rsidR="00501D1F" w:rsidRPr="006B507E" w:rsidRDefault="00501D1F" w:rsidP="0070009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1D1F" w:rsidRDefault="00501D1F" w:rsidP="001609A7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  <w:r w:rsidRPr="006B507E">
        <w:rPr>
          <w:rFonts w:ascii="Arial" w:hAnsi="Arial" w:cs="Arial"/>
        </w:rPr>
        <w:t>Таблица 1. При увеличении бюджетных ассигнований, направляемых на реализацию</w:t>
      </w:r>
      <w:r>
        <w:rPr>
          <w:rFonts w:ascii="Arial" w:hAnsi="Arial" w:cs="Arial"/>
        </w:rPr>
        <w:t xml:space="preserve"> муниципальной </w:t>
      </w:r>
      <w:r w:rsidRPr="006B507E">
        <w:rPr>
          <w:rFonts w:ascii="Arial" w:hAnsi="Arial" w:cs="Arial"/>
        </w:rPr>
        <w:t>подпрограммы, на 5 процентов</w:t>
      </w:r>
    </w:p>
    <w:p w:rsidR="00501D1F" w:rsidRPr="00207441" w:rsidRDefault="00501D1F" w:rsidP="001609A7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tbl>
      <w:tblPr>
        <w:tblW w:w="11057" w:type="dxa"/>
        <w:tblInd w:w="-10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276"/>
        <w:gridCol w:w="992"/>
        <w:gridCol w:w="1701"/>
        <w:gridCol w:w="1134"/>
        <w:gridCol w:w="2535"/>
        <w:gridCol w:w="1718"/>
      </w:tblGrid>
      <w:tr w:rsidR="00501D1F" w:rsidRPr="00207441" w:rsidTr="000D5F5F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ind w:left="-105" w:firstLine="3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Целевое значени</w:t>
            </w:r>
            <w:r>
              <w:rPr>
                <w:sz w:val="24"/>
                <w:szCs w:val="24"/>
              </w:rPr>
              <w:t xml:space="preserve">е показателя в соответствии с </w:t>
            </w:r>
            <w:r w:rsidRPr="00207441">
              <w:rPr>
                <w:sz w:val="24"/>
                <w:szCs w:val="24"/>
              </w:rPr>
              <w:t>программой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Изменение целевых значений показателя при увеличении объема финансирования мероприятий подпрограммы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Наименование дополнительных мероприятий для реализации в случае увеличения объемов финансирования подпрограммы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Объем финансирования дополнительного мероприятия</w:t>
            </w:r>
          </w:p>
        </w:tc>
      </w:tr>
      <w:tr w:rsidR="00501D1F" w:rsidRPr="00207441" w:rsidTr="009C3845">
        <w:trPr>
          <w:trHeight w:val="25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исследуемых компонентов окружающей природной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6A101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4055D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объема финансирования в рамках реализации мероприятий позволит дополнительно направить на исследование компонентов окружающей среды Волоколамского муниципального района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501D1F" w:rsidRPr="00207441" w:rsidTr="009C3845">
        <w:trPr>
          <w:trHeight w:val="2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6A101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</w:tr>
      <w:tr w:rsidR="00501D1F" w:rsidRPr="00207441" w:rsidTr="009C3845">
        <w:trPr>
          <w:trHeight w:val="2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6A101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</w:t>
            </w:r>
          </w:p>
        </w:tc>
      </w:tr>
      <w:tr w:rsidR="00501D1F" w:rsidRPr="00207441" w:rsidTr="009C3845">
        <w:trPr>
          <w:trHeight w:val="2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6A101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39,9</w:t>
            </w:r>
          </w:p>
        </w:tc>
      </w:tr>
      <w:tr w:rsidR="00501D1F" w:rsidRPr="00207441" w:rsidTr="009C3845">
        <w:trPr>
          <w:trHeight w:val="2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6A101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картографических материалов и баз данных по выделенным экологическим проблемам на территории района.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4055D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объема финансирования в рамках реализации мероприятий позволит дополнительно направить на создание картографических материалов и баз данных по выделенным экологическим проблемам на территории района.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C384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C384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C384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0,69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501D1F" w:rsidRPr="00207441" w:rsidTr="009C3845">
        <w:trPr>
          <w:trHeight w:val="77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по экологическому воспитанию и просвещению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4055D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объема финансирования в рамках реализации мероприятий позволит дополнительно направить на организацию мероприятий по экологическому воспитанию и просвещению населения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</w:t>
            </w:r>
          </w:p>
        </w:tc>
      </w:tr>
      <w:tr w:rsidR="00501D1F" w:rsidRPr="00207441" w:rsidTr="009C3845">
        <w:trPr>
          <w:trHeight w:val="474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23,3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C384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4055D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объема финансирования в рамках реализации мероприятий позволит увеличить число участников, предусмотренных в реализации мероприятий по экологическому воспитанию.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Default="00501D1F" w:rsidP="006629D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501D1F" w:rsidRPr="00207441" w:rsidRDefault="00501D1F" w:rsidP="006629D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6F63C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C384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1F" w:rsidRPr="00207441" w:rsidTr="009C3845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C384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1F" w:rsidRPr="00207441" w:rsidTr="009C3845">
        <w:trPr>
          <w:trHeight w:val="77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D3E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C384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0D5F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01D1F" w:rsidRPr="00207441" w:rsidRDefault="00501D1F" w:rsidP="001609A7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  <w:r w:rsidRPr="00207441">
        <w:rPr>
          <w:rFonts w:ascii="Arial" w:hAnsi="Arial" w:cs="Arial"/>
        </w:rPr>
        <w:t>Таблица 2. При уменьшен</w:t>
      </w:r>
      <w:r w:rsidRPr="006B507E">
        <w:rPr>
          <w:rFonts w:ascii="Arial" w:hAnsi="Arial" w:cs="Arial"/>
        </w:rPr>
        <w:t>ии бюджетных ассигнований, направляемых на реализацию подпрограммы, на 5 процентов</w:t>
      </w: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tbl>
      <w:tblPr>
        <w:tblW w:w="11057" w:type="dxa"/>
        <w:tblInd w:w="-10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276"/>
        <w:gridCol w:w="992"/>
        <w:gridCol w:w="1701"/>
        <w:gridCol w:w="1134"/>
        <w:gridCol w:w="2535"/>
        <w:gridCol w:w="1718"/>
      </w:tblGrid>
      <w:tr w:rsidR="00501D1F" w:rsidRPr="00207441" w:rsidTr="002F69D4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ind w:left="-105" w:firstLine="3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Целевое значение</w:t>
            </w:r>
            <w:r>
              <w:rPr>
                <w:sz w:val="24"/>
                <w:szCs w:val="24"/>
              </w:rPr>
              <w:t xml:space="preserve"> показателя в соответствии с </w:t>
            </w:r>
            <w:r w:rsidRPr="00207441">
              <w:rPr>
                <w:sz w:val="24"/>
                <w:szCs w:val="24"/>
              </w:rPr>
              <w:t>программой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Изменение целевых значений показателя при уменьшении объема финансирования мероприятий подпрограммы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Наименование мероприятий, которые будут исключены из подпрограммы в случае уменьшения объемов ее финансирования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rPr>
                <w:sz w:val="24"/>
                <w:szCs w:val="24"/>
              </w:rPr>
            </w:pPr>
            <w:r w:rsidRPr="00207441">
              <w:rPr>
                <w:sz w:val="24"/>
                <w:szCs w:val="24"/>
              </w:rPr>
              <w:t>Экономия бюджетных средств в результате исключения мероприятия из подпрограммы</w:t>
            </w:r>
          </w:p>
        </w:tc>
      </w:tr>
      <w:tr w:rsidR="00501D1F" w:rsidRPr="00207441" w:rsidTr="008C22E9">
        <w:trPr>
          <w:trHeight w:val="25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исследуемых компонентов окружающей природной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9109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объема финансирования в рамках реализации мероприятий приведет к сокращению исследований компонентов окружающей среды Волоколамского муниципального района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501D1F" w:rsidRPr="00207441" w:rsidTr="008C22E9">
        <w:trPr>
          <w:trHeight w:val="2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</w:tr>
      <w:tr w:rsidR="00501D1F" w:rsidRPr="00207441" w:rsidTr="008C22E9">
        <w:trPr>
          <w:trHeight w:val="2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</w:t>
            </w:r>
          </w:p>
        </w:tc>
      </w:tr>
      <w:tr w:rsidR="00501D1F" w:rsidRPr="00207441" w:rsidTr="008C22E9">
        <w:trPr>
          <w:trHeight w:val="2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39,9</w:t>
            </w:r>
          </w:p>
        </w:tc>
      </w:tr>
      <w:tr w:rsidR="00501D1F" w:rsidRPr="00207441" w:rsidTr="008C22E9">
        <w:trPr>
          <w:trHeight w:val="2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картографических материалов и баз данных по выделенным экологическим проблемам на территории района.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9109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объема финансирования в рамках реализации мероприятий повлияет на сокращение картографических материалов и баз данных по выделенным экологическим проблемам на территории района.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A0082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A0082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A0082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501D1F" w:rsidRPr="00207441" w:rsidTr="008C22E9">
        <w:trPr>
          <w:trHeight w:val="77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по экологическому воспитанию и просвещению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99109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объема финансирования в рамках реализации мероприятий повлияет на сокращение организации мероприятий по экологическому воспитанию и просвещению населения, а также уменьшит число участников, предусмотренных в реализации мероприятий.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A0082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140B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</w:t>
            </w:r>
          </w:p>
        </w:tc>
      </w:tr>
      <w:tr w:rsidR="00501D1F" w:rsidRPr="00207441" w:rsidTr="008C22E9">
        <w:trPr>
          <w:trHeight w:val="474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23,3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1F" w:rsidRPr="00207441" w:rsidTr="008C22E9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1F" w:rsidRPr="00207441" w:rsidTr="00991093">
        <w:trPr>
          <w:trHeight w:val="48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2074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1D1F" w:rsidRPr="00207441" w:rsidRDefault="00501D1F" w:rsidP="002F69D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501D1F" w:rsidRDefault="00501D1F" w:rsidP="0070009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sectPr w:rsidR="00501D1F" w:rsidSect="006C00C2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85DCC"/>
    <w:multiLevelType w:val="hybridMultilevel"/>
    <w:tmpl w:val="C1882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09E"/>
    <w:rsid w:val="00010910"/>
    <w:rsid w:val="00013639"/>
    <w:rsid w:val="000263F5"/>
    <w:rsid w:val="00046563"/>
    <w:rsid w:val="00052765"/>
    <w:rsid w:val="00053D08"/>
    <w:rsid w:val="0005680D"/>
    <w:rsid w:val="00061CE7"/>
    <w:rsid w:val="00075C91"/>
    <w:rsid w:val="00087CCD"/>
    <w:rsid w:val="0009316F"/>
    <w:rsid w:val="000B4572"/>
    <w:rsid w:val="000C3CAD"/>
    <w:rsid w:val="000C4E6D"/>
    <w:rsid w:val="000C5215"/>
    <w:rsid w:val="000C7925"/>
    <w:rsid w:val="000D0886"/>
    <w:rsid w:val="000D2809"/>
    <w:rsid w:val="000D5F5F"/>
    <w:rsid w:val="00107E6A"/>
    <w:rsid w:val="00140B95"/>
    <w:rsid w:val="001609A7"/>
    <w:rsid w:val="00170C8E"/>
    <w:rsid w:val="001B6D1F"/>
    <w:rsid w:val="001D3EFE"/>
    <w:rsid w:val="001D6DDE"/>
    <w:rsid w:val="00207441"/>
    <w:rsid w:val="0021286B"/>
    <w:rsid w:val="00216954"/>
    <w:rsid w:val="002175B2"/>
    <w:rsid w:val="002216B6"/>
    <w:rsid w:val="00256433"/>
    <w:rsid w:val="0026088F"/>
    <w:rsid w:val="00260CAC"/>
    <w:rsid w:val="0026247A"/>
    <w:rsid w:val="002868CE"/>
    <w:rsid w:val="002C3316"/>
    <w:rsid w:val="002E79AD"/>
    <w:rsid w:val="002F43DE"/>
    <w:rsid w:val="002F69D4"/>
    <w:rsid w:val="00315075"/>
    <w:rsid w:val="003239BC"/>
    <w:rsid w:val="003319F9"/>
    <w:rsid w:val="00354664"/>
    <w:rsid w:val="003A45D1"/>
    <w:rsid w:val="003B5D53"/>
    <w:rsid w:val="003D625F"/>
    <w:rsid w:val="004017FA"/>
    <w:rsid w:val="0040368C"/>
    <w:rsid w:val="004055D5"/>
    <w:rsid w:val="00457BE4"/>
    <w:rsid w:val="004609E8"/>
    <w:rsid w:val="004762E2"/>
    <w:rsid w:val="004836F4"/>
    <w:rsid w:val="00495883"/>
    <w:rsid w:val="004962E0"/>
    <w:rsid w:val="004C0D7A"/>
    <w:rsid w:val="004E281F"/>
    <w:rsid w:val="00501D1F"/>
    <w:rsid w:val="00510D9A"/>
    <w:rsid w:val="00515A65"/>
    <w:rsid w:val="00520750"/>
    <w:rsid w:val="00543CC2"/>
    <w:rsid w:val="00585C02"/>
    <w:rsid w:val="0058662B"/>
    <w:rsid w:val="00595489"/>
    <w:rsid w:val="005C00B0"/>
    <w:rsid w:val="00606536"/>
    <w:rsid w:val="006435C2"/>
    <w:rsid w:val="00651A01"/>
    <w:rsid w:val="006629DC"/>
    <w:rsid w:val="00690BE6"/>
    <w:rsid w:val="0069773B"/>
    <w:rsid w:val="006A1011"/>
    <w:rsid w:val="006A7E38"/>
    <w:rsid w:val="006B507E"/>
    <w:rsid w:val="006C00C2"/>
    <w:rsid w:val="006F549B"/>
    <w:rsid w:val="006F63C9"/>
    <w:rsid w:val="0070009E"/>
    <w:rsid w:val="00734AD7"/>
    <w:rsid w:val="00774665"/>
    <w:rsid w:val="00787ED9"/>
    <w:rsid w:val="007C534D"/>
    <w:rsid w:val="008204F0"/>
    <w:rsid w:val="00847873"/>
    <w:rsid w:val="008726AC"/>
    <w:rsid w:val="00876F14"/>
    <w:rsid w:val="008A569F"/>
    <w:rsid w:val="008B4A31"/>
    <w:rsid w:val="008B7DBF"/>
    <w:rsid w:val="008C22E9"/>
    <w:rsid w:val="008D6366"/>
    <w:rsid w:val="008E1111"/>
    <w:rsid w:val="008F1123"/>
    <w:rsid w:val="008F38A3"/>
    <w:rsid w:val="00945B0E"/>
    <w:rsid w:val="00964D88"/>
    <w:rsid w:val="00974D25"/>
    <w:rsid w:val="00990995"/>
    <w:rsid w:val="00991093"/>
    <w:rsid w:val="009A0AC3"/>
    <w:rsid w:val="009B59E1"/>
    <w:rsid w:val="009C3845"/>
    <w:rsid w:val="009E72C3"/>
    <w:rsid w:val="00A0082C"/>
    <w:rsid w:val="00A20FA9"/>
    <w:rsid w:val="00A336F9"/>
    <w:rsid w:val="00A420BF"/>
    <w:rsid w:val="00A97B83"/>
    <w:rsid w:val="00AF30BA"/>
    <w:rsid w:val="00B01F7B"/>
    <w:rsid w:val="00B021D8"/>
    <w:rsid w:val="00B03582"/>
    <w:rsid w:val="00B114AC"/>
    <w:rsid w:val="00B15F4B"/>
    <w:rsid w:val="00B16E99"/>
    <w:rsid w:val="00B408A4"/>
    <w:rsid w:val="00B41826"/>
    <w:rsid w:val="00B51C2A"/>
    <w:rsid w:val="00B75C52"/>
    <w:rsid w:val="00BA1A8E"/>
    <w:rsid w:val="00BA5E5E"/>
    <w:rsid w:val="00BC11C6"/>
    <w:rsid w:val="00BC2F0E"/>
    <w:rsid w:val="00BD3824"/>
    <w:rsid w:val="00BF0DDD"/>
    <w:rsid w:val="00C04D22"/>
    <w:rsid w:val="00C32725"/>
    <w:rsid w:val="00C379F2"/>
    <w:rsid w:val="00C47A3F"/>
    <w:rsid w:val="00C51C7C"/>
    <w:rsid w:val="00C53288"/>
    <w:rsid w:val="00C5570D"/>
    <w:rsid w:val="00C6072F"/>
    <w:rsid w:val="00C636B0"/>
    <w:rsid w:val="00C93D9A"/>
    <w:rsid w:val="00CB59E2"/>
    <w:rsid w:val="00CE5799"/>
    <w:rsid w:val="00CE6DD0"/>
    <w:rsid w:val="00D20BC5"/>
    <w:rsid w:val="00D31FD6"/>
    <w:rsid w:val="00D70343"/>
    <w:rsid w:val="00D83457"/>
    <w:rsid w:val="00DA0D60"/>
    <w:rsid w:val="00DB1B04"/>
    <w:rsid w:val="00DB29A6"/>
    <w:rsid w:val="00DB7725"/>
    <w:rsid w:val="00DE1C09"/>
    <w:rsid w:val="00DE6EC3"/>
    <w:rsid w:val="00E24FB6"/>
    <w:rsid w:val="00E47B91"/>
    <w:rsid w:val="00E54BAD"/>
    <w:rsid w:val="00E63B30"/>
    <w:rsid w:val="00E91656"/>
    <w:rsid w:val="00E93087"/>
    <w:rsid w:val="00EA5EE6"/>
    <w:rsid w:val="00ED7905"/>
    <w:rsid w:val="00EE3A8E"/>
    <w:rsid w:val="00F11344"/>
    <w:rsid w:val="00F80397"/>
    <w:rsid w:val="00F86FF1"/>
    <w:rsid w:val="00FA2625"/>
    <w:rsid w:val="00FB6122"/>
    <w:rsid w:val="00FF16FA"/>
    <w:rsid w:val="00FF2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09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009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0009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DA0D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20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EC6"/>
    <w:rPr>
      <w:sz w:val="0"/>
      <w:szCs w:val="0"/>
    </w:rPr>
  </w:style>
  <w:style w:type="paragraph" w:customStyle="1" w:styleId="ConsPlusTitle">
    <w:name w:val="ConsPlusTitle"/>
    <w:uiPriority w:val="99"/>
    <w:rsid w:val="00DB1B0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spfo1">
    <w:name w:val="spfo1"/>
    <w:basedOn w:val="DefaultParagraphFont"/>
    <w:uiPriority w:val="99"/>
    <w:rsid w:val="007C534D"/>
    <w:rPr>
      <w:rFonts w:cs="Times New Roman"/>
    </w:rPr>
  </w:style>
  <w:style w:type="paragraph" w:customStyle="1" w:styleId="tekstob">
    <w:name w:val="tekstob"/>
    <w:basedOn w:val="Normal"/>
    <w:uiPriority w:val="99"/>
    <w:rsid w:val="007C534D"/>
    <w:pPr>
      <w:spacing w:before="100" w:beforeAutospacing="1" w:after="100" w:afterAutospacing="1"/>
    </w:pPr>
  </w:style>
  <w:style w:type="paragraph" w:styleId="NoSpacing">
    <w:name w:val="No Spacing"/>
    <w:uiPriority w:val="99"/>
    <w:qFormat/>
    <w:rsid w:val="0026247A"/>
    <w:pPr>
      <w:jc w:val="both"/>
    </w:pPr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rsid w:val="005C00B0"/>
    <w:pPr>
      <w:jc w:val="both"/>
    </w:p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5C00B0"/>
    <w:rPr>
      <w:rFonts w:cs="Times New Roman"/>
      <w:sz w:val="24"/>
      <w:szCs w:val="24"/>
    </w:rPr>
  </w:style>
  <w:style w:type="paragraph" w:customStyle="1" w:styleId="1">
    <w:name w:val="Знак1 Знак Знак Знак Знак Знак Знак"/>
    <w:basedOn w:val="Normal"/>
    <w:uiPriority w:val="99"/>
    <w:rsid w:val="002E79A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rsid w:val="002E79A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EE3A8E"/>
    <w:rPr>
      <w:rFonts w:cs="Times New Roman"/>
    </w:rPr>
  </w:style>
  <w:style w:type="character" w:styleId="PageNumber">
    <w:name w:val="page number"/>
    <w:basedOn w:val="DefaultParagraphFont"/>
    <w:uiPriority w:val="99"/>
    <w:rsid w:val="008C22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18</Pages>
  <Words>3484</Words>
  <Characters>19861</Characters>
  <Application>Microsoft Office Outlook</Application>
  <DocSecurity>0</DocSecurity>
  <Lines>0</Lines>
  <Paragraphs>0</Paragraphs>
  <ScaleCrop>false</ScaleCrop>
  <Company>МФМО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МФМО пользователь</dc:creator>
  <cp:keywords/>
  <dc:description/>
  <cp:lastModifiedBy>Starikova_A</cp:lastModifiedBy>
  <cp:revision>14</cp:revision>
  <cp:lastPrinted>2014-10-22T07:47:00Z</cp:lastPrinted>
  <dcterms:created xsi:type="dcterms:W3CDTF">2014-10-09T13:39:00Z</dcterms:created>
  <dcterms:modified xsi:type="dcterms:W3CDTF">2014-10-27T08:49:00Z</dcterms:modified>
</cp:coreProperties>
</file>